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F9777" w14:textId="77777777" w:rsidR="00DA36E8" w:rsidRDefault="00DA36E8"/>
    <w:p w14:paraId="31727C82" w14:textId="77777777" w:rsidR="00B00B5D" w:rsidRDefault="00B00B5D">
      <w:pPr>
        <w:sectPr w:rsidR="00B00B5D">
          <w:headerReference w:type="default" r:id="rId7"/>
          <w:type w:val="continuous"/>
          <w:pgSz w:w="12240" w:h="15840" w:code="1"/>
          <w:pgMar w:top="2880" w:right="1800" w:bottom="1440" w:left="1800" w:header="720" w:footer="720" w:gutter="0"/>
          <w:cols w:space="720"/>
        </w:sectPr>
      </w:pPr>
    </w:p>
    <w:p w14:paraId="101F5D9F" w14:textId="75EC6F4D" w:rsidR="002B7AE7" w:rsidRPr="004048C0" w:rsidRDefault="002B7AE7" w:rsidP="002B7AE7">
      <w:r>
        <w:rPr>
          <w:b/>
        </w:rPr>
        <w:t>TO:</w:t>
      </w:r>
      <w:r>
        <w:rPr>
          <w:b/>
        </w:rPr>
        <w:tab/>
      </w:r>
      <w:r>
        <w:rPr>
          <w:b/>
        </w:rPr>
        <w:tab/>
      </w:r>
      <w:r w:rsidR="009443D3">
        <w:rPr>
          <w:szCs w:val="24"/>
        </w:rPr>
        <w:t>Jenna Keller</w:t>
      </w:r>
      <w:r w:rsidRPr="004048C0">
        <w:t>, Attorney</w:t>
      </w:r>
    </w:p>
    <w:p w14:paraId="1E5760CD" w14:textId="77777777" w:rsidR="002B7AE7" w:rsidRPr="004048C0" w:rsidRDefault="002B7AE7" w:rsidP="002B7AE7">
      <w:pPr>
        <w:ind w:left="1440"/>
      </w:pPr>
      <w:r w:rsidRPr="004048C0">
        <w:t>Legal Division</w:t>
      </w:r>
    </w:p>
    <w:p w14:paraId="19294941" w14:textId="77777777" w:rsidR="002B7AE7" w:rsidRDefault="002B7AE7" w:rsidP="002B7AE7">
      <w:pPr>
        <w:tabs>
          <w:tab w:val="left" w:pos="1170"/>
        </w:tabs>
      </w:pPr>
      <w:r>
        <w:tab/>
      </w:r>
      <w:r>
        <w:tab/>
      </w:r>
    </w:p>
    <w:p w14:paraId="5FEBFF9A" w14:textId="0885AD11" w:rsidR="002B7AE7" w:rsidRPr="00F82F6E" w:rsidRDefault="002B7AE7" w:rsidP="002B7AE7">
      <w:r>
        <w:rPr>
          <w:b/>
        </w:rPr>
        <w:t>FROM:</w:t>
      </w:r>
      <w:r>
        <w:rPr>
          <w:b/>
        </w:rPr>
        <w:tab/>
      </w:r>
      <w:r w:rsidR="009443D3">
        <w:rPr>
          <w:szCs w:val="24"/>
        </w:rPr>
        <w:t>Jolie Mathis</w:t>
      </w:r>
      <w:r w:rsidR="009443D3">
        <w:t xml:space="preserve">, </w:t>
      </w:r>
    </w:p>
    <w:p w14:paraId="7BB9B199" w14:textId="77777777" w:rsidR="002B7AE7" w:rsidRDefault="002B7AE7" w:rsidP="002B7AE7">
      <w:pPr>
        <w:ind w:left="1440"/>
      </w:pPr>
      <w:r>
        <w:t>Infrastructure</w:t>
      </w:r>
      <w:r w:rsidRPr="00F82F6E">
        <w:t xml:space="preserve"> Division</w:t>
      </w:r>
    </w:p>
    <w:p w14:paraId="1DDF480D" w14:textId="4B23D478" w:rsidR="004536F1" w:rsidRPr="00384BFF" w:rsidRDefault="004536F1" w:rsidP="004536F1">
      <w:pPr>
        <w:tabs>
          <w:tab w:val="left" w:pos="1170"/>
        </w:tabs>
        <w:spacing w:before="240"/>
        <w:rPr>
          <w:rStyle w:val="Style1"/>
          <w:rFonts w:eastAsiaTheme="minorHAnsi"/>
          <w:color w:val="auto"/>
        </w:rPr>
      </w:pPr>
      <w:r>
        <w:rPr>
          <w:b/>
        </w:rPr>
        <w:t>DATE:</w:t>
      </w:r>
      <w:r>
        <w:rPr>
          <w:b/>
        </w:rPr>
        <w:tab/>
      </w:r>
      <w:r>
        <w:rPr>
          <w:b/>
        </w:rPr>
        <w:tab/>
      </w:r>
      <w:bookmarkStart w:id="0" w:name="_Hlk97897099"/>
      <w:r w:rsidR="009443D3" w:rsidRPr="00384BFF">
        <w:rPr>
          <w:rStyle w:val="Style1"/>
          <w:rFonts w:eastAsiaTheme="minorHAnsi"/>
          <w:color w:val="auto"/>
        </w:rPr>
        <w:t>March 21, 2022</w:t>
      </w:r>
      <w:bookmarkEnd w:id="0"/>
    </w:p>
    <w:p w14:paraId="19DBCBCE" w14:textId="77777777" w:rsidR="0028111B" w:rsidRPr="00384BFF" w:rsidRDefault="0028111B" w:rsidP="008C469B">
      <w:pPr>
        <w:tabs>
          <w:tab w:val="left" w:pos="1170"/>
        </w:tabs>
        <w:spacing w:before="240"/>
      </w:pPr>
    </w:p>
    <w:p w14:paraId="20265057" w14:textId="676495C5" w:rsidR="008C469B" w:rsidRDefault="008C469B" w:rsidP="00F24842">
      <w:pPr>
        <w:ind w:left="1440" w:hanging="1440"/>
        <w:rPr>
          <w:b/>
          <w:i/>
          <w:szCs w:val="24"/>
        </w:rPr>
      </w:pPr>
      <w:r>
        <w:rPr>
          <w:b/>
        </w:rPr>
        <w:t>RE:</w:t>
      </w:r>
      <w:r>
        <w:rPr>
          <w:b/>
        </w:rPr>
        <w:tab/>
      </w:r>
      <w:r w:rsidR="009443D3" w:rsidRPr="00FF67BA">
        <w:rPr>
          <w:bCs/>
        </w:rPr>
        <w:t>Docket No. 52460</w:t>
      </w:r>
      <w:r w:rsidR="009443D3" w:rsidRPr="00FF67BA">
        <w:t xml:space="preserve"> – </w:t>
      </w:r>
      <w:r w:rsidR="009443D3" w:rsidRPr="00FF67BA">
        <w:rPr>
          <w:i/>
        </w:rPr>
        <w:t>Application of</w:t>
      </w:r>
      <w:r w:rsidR="009443D3" w:rsidRPr="00FF67BA">
        <w:rPr>
          <w:i/>
          <w:iCs/>
        </w:rPr>
        <w:t xml:space="preserve"> </w:t>
      </w:r>
      <w:bookmarkStart w:id="1" w:name="_Hlk51230120"/>
      <w:r w:rsidR="009443D3" w:rsidRPr="00FF67BA">
        <w:rPr>
          <w:i/>
          <w:iCs/>
        </w:rPr>
        <w:t xml:space="preserve">Mountain Peak Special Utility District </w:t>
      </w:r>
      <w:bookmarkEnd w:id="1"/>
      <w:r w:rsidR="009443D3" w:rsidRPr="00FF67BA">
        <w:rPr>
          <w:i/>
          <w:iCs/>
        </w:rPr>
        <w:t xml:space="preserve">to </w:t>
      </w:r>
      <w:r w:rsidR="009443D3" w:rsidRPr="00FF67BA">
        <w:rPr>
          <w:i/>
        </w:rPr>
        <w:t xml:space="preserve">Amend its Certificate of Convenience and Necessity in </w:t>
      </w:r>
      <w:r w:rsidR="009443D3" w:rsidRPr="00FF67BA">
        <w:rPr>
          <w:i/>
          <w:iCs/>
        </w:rPr>
        <w:t>Ellis and Johnson</w:t>
      </w:r>
      <w:r w:rsidR="009443D3" w:rsidRPr="00FF67BA">
        <w:rPr>
          <w:i/>
        </w:rPr>
        <w:t xml:space="preserve"> Counties </w:t>
      </w:r>
    </w:p>
    <w:p w14:paraId="78E4DD6A"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4D65105E" wp14:editId="3931C2E9">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2399C4"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7F0F141B" w14:textId="77777777" w:rsidR="00D6426D" w:rsidRDefault="00D6426D" w:rsidP="00D6426D">
      <w:pPr>
        <w:rPr>
          <w:strike/>
        </w:rPr>
      </w:pPr>
    </w:p>
    <w:p w14:paraId="00833F88" w14:textId="62486FFF" w:rsidR="00D6426D" w:rsidRDefault="00D6426D" w:rsidP="00D6426D">
      <w:pPr>
        <w:pStyle w:val="ListParagraph"/>
        <w:numPr>
          <w:ilvl w:val="0"/>
          <w:numId w:val="2"/>
        </w:numPr>
        <w:ind w:left="360" w:hanging="360"/>
        <w:rPr>
          <w:b/>
          <w:u w:val="single"/>
        </w:rPr>
      </w:pPr>
      <w:r w:rsidRPr="00D6426D">
        <w:rPr>
          <w:b/>
          <w:u w:val="single"/>
        </w:rPr>
        <w:t>Application</w:t>
      </w:r>
    </w:p>
    <w:p w14:paraId="0FFD8532" w14:textId="77777777" w:rsidR="00177A5F" w:rsidRPr="00D6426D" w:rsidRDefault="00177A5F" w:rsidP="00177A5F">
      <w:pPr>
        <w:pStyle w:val="ListParagraph"/>
        <w:ind w:left="360" w:firstLine="0"/>
        <w:rPr>
          <w:b/>
          <w:u w:val="single"/>
        </w:rPr>
      </w:pPr>
    </w:p>
    <w:p w14:paraId="36031FD5" w14:textId="44D53481" w:rsidR="00177A5F" w:rsidRDefault="00177A5F" w:rsidP="00177A5F">
      <w:bookmarkStart w:id="2" w:name="_Hlk98396058"/>
      <w:r w:rsidRPr="006E2EE8">
        <w:t xml:space="preserve">On </w:t>
      </w:r>
      <w:bookmarkStart w:id="3" w:name="_Hlk51230210"/>
      <w:r w:rsidRPr="006E2EE8">
        <w:t xml:space="preserve">August 23, 2021, Mountain Peak Special Utility District (Mountain Peak SUD) </w:t>
      </w:r>
      <w:bookmarkEnd w:id="3"/>
      <w:r w:rsidRPr="006E2EE8">
        <w:t>filed with the Public Utility Commission of Texas (</w:t>
      </w:r>
      <w:r w:rsidRPr="006E2EE8">
        <w:rPr>
          <w:bCs/>
        </w:rPr>
        <w:t xml:space="preserve">Commission) an application to amend </w:t>
      </w:r>
      <w:r w:rsidRPr="006E2EE8">
        <w:t xml:space="preserve">its water </w:t>
      </w:r>
      <w:r w:rsidR="00365ADB">
        <w:t>C</w:t>
      </w:r>
      <w:r w:rsidRPr="006E2EE8">
        <w:t xml:space="preserve">ertificate of </w:t>
      </w:r>
      <w:r w:rsidR="00365ADB">
        <w:t>C</w:t>
      </w:r>
      <w:r w:rsidRPr="006E2EE8">
        <w:t xml:space="preserve">onvenience and </w:t>
      </w:r>
      <w:r w:rsidR="00365ADB">
        <w:t>N</w:t>
      </w:r>
      <w:r w:rsidRPr="006E2EE8">
        <w:t>ecessity (CCN) No. 10908 in Ellis and Johnson Counties, Texas under Texas Water Code (TWC) §§ 13.242 to 13.250 and 16 Texas Administrative Code (TAC) §§ 24.225 to 24.237</w:t>
      </w:r>
    </w:p>
    <w:p w14:paraId="30E908BE" w14:textId="77777777" w:rsidR="00177A5F" w:rsidRDefault="00177A5F" w:rsidP="00177A5F"/>
    <w:p w14:paraId="77013D1B" w14:textId="09C9E2D9" w:rsidR="00177A5F" w:rsidRPr="00F25851" w:rsidRDefault="001E0CDF" w:rsidP="00177A5F">
      <w:r>
        <w:t>The requested area includes</w:t>
      </w:r>
      <w:r w:rsidR="00177A5F" w:rsidRPr="00F25851">
        <w:t xml:space="preserve"> 2 customer connections and approximately 33 acres of uncertificated area. The application proposes the addition of approximately 33 acres to CCN No. 10908.</w:t>
      </w:r>
    </w:p>
    <w:p w14:paraId="16D45EAB" w14:textId="77777777" w:rsidR="00177A5F" w:rsidRPr="00F25851" w:rsidRDefault="00177A5F" w:rsidP="00177A5F"/>
    <w:bookmarkEnd w:id="2"/>
    <w:p w14:paraId="7D64DD61" w14:textId="77777777" w:rsidR="00F24842" w:rsidRPr="00F25851" w:rsidRDefault="00D6426D" w:rsidP="00D6426D">
      <w:pPr>
        <w:pStyle w:val="ListParagraph"/>
        <w:numPr>
          <w:ilvl w:val="0"/>
          <w:numId w:val="2"/>
        </w:numPr>
        <w:ind w:left="360" w:hanging="360"/>
        <w:rPr>
          <w:b/>
          <w:u w:val="single"/>
        </w:rPr>
      </w:pPr>
      <w:r w:rsidRPr="00F25851">
        <w:rPr>
          <w:b/>
          <w:u w:val="single"/>
        </w:rPr>
        <w:t>Notice</w:t>
      </w:r>
    </w:p>
    <w:p w14:paraId="218DDD02" w14:textId="5ABF6ADA" w:rsidR="00D6426D" w:rsidRPr="00131CB1" w:rsidRDefault="00D6426D" w:rsidP="00D6426D">
      <w:r w:rsidRPr="00F25851">
        <w:t xml:space="preserve">The deadline to intervene was </w:t>
      </w:r>
      <w:bookmarkStart w:id="4" w:name="_Hlk97904640"/>
      <w:r w:rsidR="00F25851" w:rsidRPr="00F25851">
        <w:rPr>
          <w:rStyle w:val="Style1"/>
          <w:color w:val="auto"/>
        </w:rPr>
        <w:t>January 21, 2022</w:t>
      </w:r>
      <w:bookmarkEnd w:id="4"/>
      <w:r w:rsidRPr="00F25851">
        <w:t xml:space="preserve">; </w:t>
      </w:r>
      <w:r w:rsidR="00F25851" w:rsidRPr="00131CB1">
        <w:t>there were no motions to intervene, protests, or opt-out requests received.</w:t>
      </w:r>
    </w:p>
    <w:p w14:paraId="5A64587D" w14:textId="77777777" w:rsidR="00F24842" w:rsidRPr="004048C0" w:rsidRDefault="00F24842" w:rsidP="00F24842"/>
    <w:p w14:paraId="56A3872E" w14:textId="77777777" w:rsidR="00D6426D" w:rsidRPr="00D6426D" w:rsidRDefault="00D6426D" w:rsidP="00D6426D">
      <w:pPr>
        <w:pStyle w:val="ListParagraph"/>
        <w:numPr>
          <w:ilvl w:val="0"/>
          <w:numId w:val="2"/>
        </w:numPr>
        <w:ind w:left="360" w:hanging="360"/>
        <w:rPr>
          <w:b/>
          <w:u w:val="single"/>
        </w:rPr>
      </w:pPr>
      <w:bookmarkStart w:id="5" w:name="_Hlk22797463"/>
      <w:bookmarkStart w:id="6" w:name="_Hlk22816556"/>
      <w:r>
        <w:rPr>
          <w:b/>
          <w:u w:val="single"/>
        </w:rPr>
        <w:t>Factors Considered</w:t>
      </w:r>
    </w:p>
    <w:p w14:paraId="5A85CC65" w14:textId="77777777" w:rsidR="00F24842" w:rsidRDefault="00E81614" w:rsidP="00F24842">
      <w:pPr>
        <w:pStyle w:val="BodyText"/>
        <w:spacing w:after="0"/>
        <w:jc w:val="both"/>
        <w:rPr>
          <w:rFonts w:cs="Times New Roman"/>
        </w:rPr>
      </w:pPr>
      <w:r>
        <w:rPr>
          <w:rFonts w:cs="Times New Roman"/>
        </w:rPr>
        <w:t xml:space="preserve">Under </w:t>
      </w:r>
      <w:r w:rsidR="00F24842">
        <w:rPr>
          <w:rFonts w:cs="Times New Roman"/>
        </w:rPr>
        <w:t>TWC</w:t>
      </w:r>
      <w:r w:rsidR="00F24842" w:rsidRPr="00712593">
        <w:rPr>
          <w:rFonts w:cs="Times New Roman"/>
        </w:rPr>
        <w:t xml:space="preserve"> </w:t>
      </w:r>
      <w:r w:rsidR="00F24842" w:rsidRPr="00811124">
        <w:rPr>
          <w:rFonts w:cs="Times New Roman"/>
        </w:rPr>
        <w:t>§§</w:t>
      </w:r>
      <w:r w:rsidR="00422E3C">
        <w:t> </w:t>
      </w:r>
      <w:r w:rsidR="00F24842">
        <w:rPr>
          <w:rFonts w:cs="Times New Roman"/>
        </w:rPr>
        <w:t>13.241 and</w:t>
      </w:r>
      <w:r w:rsidR="00F24842" w:rsidRPr="00811124">
        <w:rPr>
          <w:rFonts w:cs="Times New Roman"/>
        </w:rPr>
        <w:t xml:space="preserve"> 13.246</w:t>
      </w:r>
      <w:r w:rsidR="00F24842">
        <w:rPr>
          <w:rFonts w:cs="Times New Roman"/>
        </w:rPr>
        <w:t>,</w:t>
      </w:r>
      <w:r w:rsidR="00F24842" w:rsidRPr="00811124">
        <w:rPr>
          <w:rFonts w:cs="Times New Roman"/>
        </w:rPr>
        <w:t xml:space="preserve"> </w:t>
      </w:r>
      <w:r w:rsidR="00F24842" w:rsidRPr="00712593">
        <w:rPr>
          <w:rFonts w:cs="Times New Roman"/>
        </w:rPr>
        <w:t xml:space="preserve">and </w:t>
      </w:r>
      <w:r w:rsidR="00F24842">
        <w:rPr>
          <w:rFonts w:cs="Times New Roman"/>
        </w:rPr>
        <w:t>16 TAC</w:t>
      </w:r>
      <w:r w:rsidR="00F24842" w:rsidRPr="00712593">
        <w:rPr>
          <w:rFonts w:cs="Times New Roman"/>
        </w:rPr>
        <w:t xml:space="preserve"> </w:t>
      </w:r>
      <w:r w:rsidR="00F24842" w:rsidRPr="00811124">
        <w:rPr>
          <w:rFonts w:cs="Times New Roman"/>
        </w:rPr>
        <w:t>§</w:t>
      </w:r>
      <w:r w:rsidR="000E7D07" w:rsidRPr="00811124">
        <w:rPr>
          <w:rFonts w:cs="Times New Roman"/>
        </w:rPr>
        <w:t>§</w:t>
      </w:r>
      <w:r w:rsidR="00422E3C">
        <w:t> </w:t>
      </w:r>
      <w:r w:rsidR="000E7D07" w:rsidRPr="001E362C">
        <w:rPr>
          <w:bCs/>
          <w:iCs/>
        </w:rPr>
        <w:t>24.11(e) and</w:t>
      </w:r>
      <w:r w:rsidR="00F24842" w:rsidRPr="00811124">
        <w:rPr>
          <w:rFonts w:cs="Times New Roman"/>
        </w:rPr>
        <w:t xml:space="preserve"> 24.</w:t>
      </w:r>
      <w:r w:rsidR="00F24842">
        <w:rPr>
          <w:rFonts w:cs="Times New Roman"/>
        </w:rPr>
        <w:t>227</w:t>
      </w:r>
      <w:r>
        <w:rPr>
          <w:rFonts w:cs="Times New Roman"/>
        </w:rPr>
        <w:t xml:space="preserve">, </w:t>
      </w:r>
      <w:r w:rsidR="00F24842" w:rsidRPr="00712593">
        <w:rPr>
          <w:rFonts w:cs="Times New Roman"/>
        </w:rPr>
        <w:t xml:space="preserve">the Commission </w:t>
      </w:r>
      <w:r>
        <w:rPr>
          <w:rFonts w:cs="Times New Roman"/>
        </w:rPr>
        <w:t>must</w:t>
      </w:r>
      <w:r w:rsidR="00F24842" w:rsidRPr="00712593">
        <w:rPr>
          <w:rFonts w:cs="Times New Roman"/>
        </w:rPr>
        <w:t xml:space="preserve"> consider </w:t>
      </w:r>
      <w:r w:rsidR="00F24842">
        <w:rPr>
          <w:rFonts w:cs="Times New Roman"/>
        </w:rPr>
        <w:t>certain</w:t>
      </w:r>
      <w:r w:rsidR="00F24842" w:rsidRPr="00712593">
        <w:rPr>
          <w:rFonts w:cs="Times New Roman"/>
        </w:rPr>
        <w:t xml:space="preserve"> </w:t>
      </w:r>
      <w:r w:rsidR="00F24842">
        <w:rPr>
          <w:rFonts w:cs="Times New Roman"/>
        </w:rPr>
        <w:t>factors</w:t>
      </w:r>
      <w:r w:rsidR="00F24842" w:rsidRPr="00712593">
        <w:rPr>
          <w:rFonts w:cs="Times New Roman"/>
        </w:rPr>
        <w:t xml:space="preserve"> when granting or amending a </w:t>
      </w:r>
      <w:r w:rsidR="00F24842">
        <w:rPr>
          <w:rFonts w:cs="Times New Roman"/>
        </w:rPr>
        <w:t xml:space="preserve">water or sewer </w:t>
      </w:r>
      <w:r w:rsidR="00F24842" w:rsidRPr="00712593">
        <w:rPr>
          <w:rFonts w:cs="Times New Roman"/>
        </w:rPr>
        <w:t xml:space="preserve">CCN. Therefore, the following </w:t>
      </w:r>
      <w:r w:rsidR="000765DC">
        <w:rPr>
          <w:rFonts w:cs="Times New Roman"/>
        </w:rPr>
        <w:t>factors</w:t>
      </w:r>
      <w:r w:rsidR="00F24842" w:rsidRPr="00712593">
        <w:rPr>
          <w:rFonts w:cs="Times New Roman"/>
        </w:rPr>
        <w:t xml:space="preserve"> were considered</w:t>
      </w:r>
      <w:bookmarkEnd w:id="5"/>
      <w:r w:rsidR="000E7D07">
        <w:rPr>
          <w:rFonts w:cs="Times New Roman"/>
        </w:rPr>
        <w:t>.</w:t>
      </w:r>
    </w:p>
    <w:p w14:paraId="59FF32FB" w14:textId="77777777" w:rsidR="000E7D07" w:rsidRDefault="000E7D07" w:rsidP="00F24842">
      <w:pPr>
        <w:pStyle w:val="BodyText"/>
        <w:spacing w:after="0"/>
        <w:jc w:val="both"/>
        <w:rPr>
          <w:rFonts w:cs="Times New Roman"/>
          <w:b/>
          <w:i/>
        </w:rPr>
      </w:pPr>
    </w:p>
    <w:bookmarkEnd w:id="6"/>
    <w:p w14:paraId="58CB3B0F" w14:textId="4C23BCD6" w:rsidR="006D757B" w:rsidRPr="00F25851" w:rsidRDefault="00D6426D" w:rsidP="00F25851">
      <w:pPr>
        <w:pStyle w:val="BodyText"/>
        <w:spacing w:before="240"/>
        <w:ind w:left="900" w:hanging="540"/>
        <w:jc w:val="both"/>
        <w:rPr>
          <w:rFonts w:cs="Times New Roman"/>
        </w:rPr>
      </w:pPr>
      <w:r w:rsidRPr="00EC1B31">
        <w:rPr>
          <w:rFonts w:cs="Times New Roman"/>
          <w:bCs/>
          <w:iCs/>
        </w:rPr>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w:t>
      </w:r>
      <w:r w:rsidR="00422E3C">
        <w:t> </w:t>
      </w:r>
      <w:r w:rsidRPr="007D4F2D">
        <w:rPr>
          <w:rFonts w:cs="Times New Roman"/>
          <w:b/>
          <w:i/>
        </w:rPr>
        <w:t>13.246(c)(1)</w:t>
      </w:r>
      <w:r>
        <w:rPr>
          <w:rFonts w:cs="Times New Roman"/>
          <w:b/>
          <w:i/>
        </w:rPr>
        <w:t>;</w:t>
      </w:r>
      <w:r w:rsidRPr="007D4F2D">
        <w:rPr>
          <w:rFonts w:cs="Times New Roman"/>
          <w:b/>
          <w:i/>
        </w:rPr>
        <w:t xml:space="preserve"> 16 TAC §</w:t>
      </w:r>
      <w:r w:rsidR="00422E3C">
        <w:t> </w:t>
      </w:r>
      <w:r w:rsidRPr="007D4F2D">
        <w:rPr>
          <w:rFonts w:cs="Times New Roman"/>
          <w:b/>
          <w:i/>
        </w:rPr>
        <w:t>24.227</w:t>
      </w:r>
      <w:r>
        <w:rPr>
          <w:rFonts w:cs="Times New Roman"/>
          <w:b/>
          <w:i/>
        </w:rPr>
        <w:t xml:space="preserve">(a) and </w:t>
      </w:r>
      <w:r w:rsidRPr="007D4F2D">
        <w:rPr>
          <w:rFonts w:cs="Times New Roman"/>
          <w:b/>
          <w:i/>
        </w:rPr>
        <w:t>(e)(1</w:t>
      </w:r>
      <w:r>
        <w:rPr>
          <w:rFonts w:cs="Times New Roman"/>
          <w:b/>
          <w:i/>
        </w:rPr>
        <w:t>)).</w:t>
      </w:r>
      <w:r w:rsidRPr="004048C0">
        <w:rPr>
          <w:rFonts w:cs="Times New Roman"/>
        </w:rPr>
        <w:t xml:space="preserve"> </w:t>
      </w:r>
    </w:p>
    <w:p w14:paraId="07A58DD6" w14:textId="5BC4AC5C" w:rsidR="000410E4" w:rsidRPr="00384BFF" w:rsidRDefault="00C75700" w:rsidP="005235EF">
      <w:pPr>
        <w:ind w:left="360"/>
      </w:pPr>
      <w:r w:rsidRPr="00384BFF">
        <w:lastRenderedPageBreak/>
        <w:t xml:space="preserve">Customers in the requested area currently receive service from </w:t>
      </w:r>
      <w:r w:rsidR="00F25851" w:rsidRPr="00384BFF">
        <w:t>Mountain Peak SUD</w:t>
      </w:r>
      <w:r w:rsidRPr="00384BFF">
        <w:t>’s</w:t>
      </w:r>
      <w:r w:rsidR="00F24842" w:rsidRPr="00384BFF">
        <w:t xml:space="preserve"> Texas Commission on Environmental Quality (TCEQ) approved </w:t>
      </w:r>
      <w:bookmarkStart w:id="7" w:name="_Hlk76646192"/>
      <w:r w:rsidR="00BF3F27" w:rsidRPr="00384BFF">
        <w:t>public water system (PWS</w:t>
      </w:r>
      <w:r w:rsidR="00F25851" w:rsidRPr="00384BFF">
        <w:t>)</w:t>
      </w:r>
      <w:bookmarkEnd w:id="7"/>
      <w:r w:rsidR="00F25851" w:rsidRPr="00384BFF">
        <w:t xml:space="preserve"> </w:t>
      </w:r>
      <w:r w:rsidR="00851FB7" w:rsidRPr="00384BFF">
        <w:t xml:space="preserve">registered as </w:t>
      </w:r>
      <w:r w:rsidR="00F25851" w:rsidRPr="00384BFF">
        <w:t>Mountain Peak SUD</w:t>
      </w:r>
      <w:r w:rsidR="00BF3F27" w:rsidRPr="00384BFF">
        <w:t>, PWS ID No.</w:t>
      </w:r>
      <w:r w:rsidR="00F25851" w:rsidRPr="00384BFF">
        <w:t xml:space="preserve"> 0700042</w:t>
      </w:r>
      <w:r w:rsidR="00F24842" w:rsidRPr="00384BFF">
        <w:t xml:space="preserve">.  </w:t>
      </w:r>
      <w:r w:rsidR="00F25851" w:rsidRPr="00384BFF">
        <w:t>Mountain Peak SUD</w:t>
      </w:r>
      <w:r w:rsidR="00F24842" w:rsidRPr="00384BFF">
        <w:rPr>
          <w:i/>
        </w:rPr>
        <w:t xml:space="preserve"> </w:t>
      </w:r>
      <w:r w:rsidR="00F25851" w:rsidRPr="00384BFF">
        <w:rPr>
          <w:rStyle w:val="Style1"/>
          <w:color w:val="auto"/>
        </w:rPr>
        <w:t>has violations</w:t>
      </w:r>
      <w:r w:rsidR="009E377E" w:rsidRPr="00384BFF">
        <w:t xml:space="preserve"> </w:t>
      </w:r>
      <w:r w:rsidR="00F24842" w:rsidRPr="00384BFF">
        <w:t>listed in the TCEQ database</w:t>
      </w:r>
      <w:r w:rsidR="00F25851" w:rsidRPr="00384BFF">
        <w:t xml:space="preserve"> that have since been resolved.</w:t>
      </w:r>
      <w:r w:rsidR="00F24842" w:rsidRPr="00384BFF">
        <w:t xml:space="preserve"> </w:t>
      </w:r>
    </w:p>
    <w:p w14:paraId="753F06FB" w14:textId="16FCED00" w:rsidR="000E7D07" w:rsidRPr="00131CB1" w:rsidRDefault="00F25851" w:rsidP="005235EF">
      <w:pPr>
        <w:spacing w:before="240" w:after="120"/>
        <w:ind w:left="360"/>
      </w:pPr>
      <w:bookmarkStart w:id="8" w:name="_Hlk97894377"/>
      <w:r w:rsidRPr="00384BFF">
        <w:rPr>
          <w:rStyle w:val="Style1"/>
          <w:color w:val="auto"/>
        </w:rPr>
        <w:t>No additional construction</w:t>
      </w:r>
      <w:bookmarkEnd w:id="8"/>
      <w:r w:rsidR="005235EF" w:rsidRPr="00384BFF">
        <w:t xml:space="preserve"> </w:t>
      </w:r>
      <w:r w:rsidR="00F24842" w:rsidRPr="00384BFF">
        <w:t xml:space="preserve">is necessary for </w:t>
      </w:r>
      <w:r w:rsidRPr="00384BFF">
        <w:t>Mountain Peak SUD</w:t>
      </w:r>
      <w:r w:rsidR="00F24842" w:rsidRPr="00384BFF">
        <w:rPr>
          <w:i/>
        </w:rPr>
        <w:t xml:space="preserve"> </w:t>
      </w:r>
      <w:r w:rsidR="00F24842" w:rsidRPr="00384BFF">
        <w:t>to serve the requested area.</w:t>
      </w:r>
      <w:r w:rsidR="00A0726E" w:rsidRPr="00384BFF">
        <w:t xml:space="preserve"> </w:t>
      </w:r>
      <w:r w:rsidR="00F24842" w:rsidRPr="00384BFF">
        <w:t xml:space="preserve"> </w:t>
      </w:r>
      <w:r w:rsidR="000410E4" w:rsidRPr="00384BFF">
        <w:t>The</w:t>
      </w:r>
      <w:r w:rsidR="00A0726E" w:rsidRPr="00384BFF">
        <w:t xml:space="preserve"> Commission’s complaint records, which go back to 201</w:t>
      </w:r>
      <w:r w:rsidR="0043515E">
        <w:t>7</w:t>
      </w:r>
      <w:r w:rsidR="00A0726E" w:rsidRPr="00384BFF">
        <w:t xml:space="preserve">, show </w:t>
      </w:r>
      <w:r w:rsidR="00CD2B24">
        <w:t>5</w:t>
      </w:r>
      <w:r w:rsidR="00F25050" w:rsidRPr="00131CB1">
        <w:t xml:space="preserve"> </w:t>
      </w:r>
      <w:r w:rsidR="00A0726E" w:rsidRPr="00131CB1">
        <w:t xml:space="preserve">complaints against </w:t>
      </w:r>
      <w:r w:rsidRPr="00131CB1">
        <w:t>Mountain Peak SUD</w:t>
      </w:r>
      <w:r w:rsidR="00A0726E" w:rsidRPr="00131CB1">
        <w:t xml:space="preserve">.  </w:t>
      </w:r>
    </w:p>
    <w:p w14:paraId="0DFBCCE3" w14:textId="77777777" w:rsidR="00D6426D" w:rsidRPr="004048C0" w:rsidRDefault="00D6426D" w:rsidP="009C17A1">
      <w:pPr>
        <w:pStyle w:val="NoSpacing"/>
        <w:tabs>
          <w:tab w:val="left" w:pos="900"/>
        </w:tabs>
        <w:spacing w:before="240" w:after="120"/>
        <w:ind w:left="900" w:hanging="540"/>
        <w:contextualSpacing/>
        <w:jc w:val="both"/>
        <w:rPr>
          <w:rFonts w:cs="Times New Roman"/>
        </w:rPr>
      </w:pPr>
      <w:r w:rsidRPr="00EC1B31">
        <w:rPr>
          <w:bCs/>
        </w:rPr>
        <w:t>3.2.</w:t>
      </w:r>
      <w:r w:rsidRPr="00EC1B31">
        <w:rPr>
          <w:bCs/>
        </w:rPr>
        <w:tab/>
      </w:r>
      <w:r>
        <w:rPr>
          <w:b/>
          <w:i/>
          <w:iCs/>
        </w:rPr>
        <w:t>Consideration of the n</w:t>
      </w:r>
      <w:r w:rsidRPr="007D4F2D">
        <w:rPr>
          <w:b/>
          <w:i/>
          <w:iCs/>
        </w:rPr>
        <w:t>eed for additional service in the requested area (TWC</w:t>
      </w:r>
      <w:r>
        <w:rPr>
          <w:b/>
          <w:i/>
          <w:iCs/>
        </w:rPr>
        <w:t xml:space="preserve"> </w:t>
      </w:r>
      <w:r w:rsidRPr="007D4F2D">
        <w:rPr>
          <w:b/>
          <w:i/>
          <w:iCs/>
        </w:rPr>
        <w:t>§</w:t>
      </w:r>
      <w:r w:rsidR="004F4C10">
        <w:rPr>
          <w:b/>
          <w:i/>
          <w:iCs/>
        </w:rPr>
        <w:t> </w:t>
      </w:r>
      <w:r w:rsidRPr="007D4F2D">
        <w:rPr>
          <w:b/>
          <w:i/>
          <w:iCs/>
        </w:rPr>
        <w:t>13.246(c)(2)</w:t>
      </w:r>
      <w:r>
        <w:rPr>
          <w:b/>
          <w:i/>
          <w:iCs/>
        </w:rPr>
        <w:t>;</w:t>
      </w:r>
      <w:r w:rsidRPr="007D4F2D">
        <w:rPr>
          <w:b/>
          <w:i/>
          <w:iCs/>
        </w:rPr>
        <w:t xml:space="preserve"> </w:t>
      </w:r>
      <w:r w:rsidRPr="007D4F2D">
        <w:rPr>
          <w:b/>
          <w:i/>
        </w:rPr>
        <w:t>16 TAC §</w:t>
      </w:r>
      <w:r w:rsidR="00422E3C">
        <w:t> </w:t>
      </w:r>
      <w:r w:rsidRPr="007D4F2D">
        <w:rPr>
          <w:b/>
          <w:i/>
        </w:rPr>
        <w:t>24.227(e)(2)</w:t>
      </w:r>
      <w:r w:rsidRPr="002D10BB">
        <w:rPr>
          <w:b/>
          <w:i/>
        </w:rPr>
        <w:t>).</w:t>
      </w:r>
    </w:p>
    <w:p w14:paraId="0FEFE421" w14:textId="51E1DEEF" w:rsidR="00F24842" w:rsidRDefault="00F24842" w:rsidP="009C17A1">
      <w:pPr>
        <w:pStyle w:val="NoSpacing"/>
        <w:spacing w:before="240" w:after="120"/>
        <w:ind w:left="360"/>
        <w:jc w:val="both"/>
        <w:rPr>
          <w:rFonts w:cs="Times New Roman"/>
        </w:rPr>
      </w:pPr>
      <w:r>
        <w:rPr>
          <w:rFonts w:cs="Times New Roman"/>
        </w:rPr>
        <w:t xml:space="preserve">There is a need for service as there </w:t>
      </w:r>
      <w:r w:rsidRPr="00963B33">
        <w:rPr>
          <w:rFonts w:cs="Times New Roman"/>
        </w:rPr>
        <w:t xml:space="preserve">are </w:t>
      </w:r>
      <w:r w:rsidR="001D08AD" w:rsidRPr="00963B33">
        <w:rPr>
          <w:rFonts w:cs="Times New Roman"/>
        </w:rPr>
        <w:t>2</w:t>
      </w:r>
      <w:r w:rsidRPr="00963B33">
        <w:rPr>
          <w:rFonts w:cs="Times New Roman"/>
        </w:rPr>
        <w:t xml:space="preserve"> e</w:t>
      </w:r>
      <w:r>
        <w:rPr>
          <w:rFonts w:cs="Times New Roman"/>
        </w:rPr>
        <w:t>xisting customers and potential new customers</w:t>
      </w:r>
      <w:r w:rsidRPr="004F0862">
        <w:rPr>
          <w:rFonts w:cs="Times New Roman"/>
        </w:rPr>
        <w:t xml:space="preserve"> </w:t>
      </w:r>
      <w:r>
        <w:rPr>
          <w:rFonts w:cs="Times New Roman"/>
        </w:rPr>
        <w:t>in the requested area.</w:t>
      </w:r>
    </w:p>
    <w:p w14:paraId="010F7A4B" w14:textId="77777777" w:rsidR="00D6426D" w:rsidRDefault="00D6426D" w:rsidP="009C17A1">
      <w:pPr>
        <w:pStyle w:val="NoSpacing"/>
        <w:spacing w:before="240" w:after="120"/>
        <w:ind w:left="900" w:hanging="540"/>
        <w:contextualSpacing/>
        <w:jc w:val="both"/>
        <w:rPr>
          <w:rFonts w:cs="Times New Roman"/>
          <w:iCs/>
        </w:rPr>
      </w:pPr>
      <w:r w:rsidRPr="00EC1B31">
        <w:rPr>
          <w:rFonts w:cs="Times New Roman"/>
          <w:bCs/>
        </w:rPr>
        <w:t>3.3.</w:t>
      </w:r>
      <w:r w:rsidRPr="00EC1B31">
        <w:rPr>
          <w:rFonts w:cs="Times New Roman"/>
          <w:bCs/>
        </w:rPr>
        <w:tab/>
      </w:r>
      <w:r>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4F4C10">
        <w:rPr>
          <w:rFonts w:cs="Times New Roman"/>
          <w:b/>
          <w:i/>
          <w:iCs/>
        </w:rPr>
        <w:t xml:space="preserve"> </w:t>
      </w:r>
      <w:r w:rsidR="00B97778" w:rsidRPr="005C1FB3">
        <w:rPr>
          <w:rFonts w:cs="Times New Roman"/>
          <w:b/>
          <w:i/>
          <w:iCs/>
        </w:rPr>
        <w:t>§§</w:t>
      </w:r>
      <w:r w:rsidR="004F4C10">
        <w:rPr>
          <w:rFonts w:cs="Times New Roman"/>
          <w:b/>
          <w:i/>
          <w:iCs/>
        </w:rPr>
        <w:t> </w:t>
      </w:r>
      <w:r w:rsidR="00B97778" w:rsidRPr="005C1FB3">
        <w:rPr>
          <w:rFonts w:cs="Times New Roman"/>
          <w:b/>
          <w:i/>
          <w:iCs/>
        </w:rPr>
        <w:t xml:space="preserve">13.241(b) </w:t>
      </w:r>
      <w:r w:rsidR="00B97778">
        <w:rPr>
          <w:rFonts w:cs="Times New Roman"/>
          <w:b/>
          <w:i/>
          <w:iCs/>
        </w:rPr>
        <w:t>and</w:t>
      </w:r>
      <w:r w:rsidRPr="007D4F2D">
        <w:rPr>
          <w:rFonts w:cs="Times New Roman"/>
          <w:b/>
          <w:i/>
          <w:iCs/>
        </w:rPr>
        <w:t xml:space="preserve"> 13.246(c)(3)</w:t>
      </w:r>
      <w:r>
        <w:rPr>
          <w:rFonts w:cs="Times New Roman"/>
          <w:b/>
          <w:i/>
          <w:iCs/>
        </w:rPr>
        <w:t xml:space="preserve">, </w:t>
      </w:r>
      <w:r w:rsidRPr="007D4F2D">
        <w:rPr>
          <w:rFonts w:cs="Times New Roman"/>
          <w:b/>
          <w:i/>
        </w:rPr>
        <w:t>16 TAC</w:t>
      </w:r>
      <w:r>
        <w:rPr>
          <w:rFonts w:cs="Times New Roman"/>
          <w:b/>
          <w:i/>
        </w:rPr>
        <w:t xml:space="preserve"> </w:t>
      </w:r>
      <w:r w:rsidRPr="007D4F2D">
        <w:rPr>
          <w:rFonts w:cs="Times New Roman"/>
          <w:b/>
          <w:i/>
        </w:rPr>
        <w:t>§</w:t>
      </w:r>
      <w:r w:rsidR="00422E3C">
        <w:t> </w:t>
      </w:r>
      <w:r w:rsidRPr="007D4F2D">
        <w:rPr>
          <w:rFonts w:cs="Times New Roman"/>
          <w:b/>
          <w:i/>
        </w:rPr>
        <w:t>24.227(e)(3))</w:t>
      </w:r>
      <w:r w:rsidRPr="007D4F2D">
        <w:rPr>
          <w:rFonts w:cs="Times New Roman"/>
          <w:b/>
          <w:i/>
          <w:iCs/>
        </w:rPr>
        <w:t>.</w:t>
      </w:r>
      <w:r w:rsidRPr="004048C0">
        <w:rPr>
          <w:rFonts w:cs="Times New Roman"/>
          <w:iCs/>
        </w:rPr>
        <w:t xml:space="preserve">  </w:t>
      </w:r>
    </w:p>
    <w:p w14:paraId="49D33A7B" w14:textId="29B03F09" w:rsidR="00921694" w:rsidRDefault="001D08AD" w:rsidP="009C17A1">
      <w:pPr>
        <w:pStyle w:val="CommentText"/>
        <w:tabs>
          <w:tab w:val="clear" w:pos="720"/>
          <w:tab w:val="left" w:pos="360"/>
        </w:tabs>
        <w:spacing w:before="240" w:after="120"/>
        <w:ind w:left="360"/>
        <w:jc w:val="both"/>
        <w:rPr>
          <w:rFonts w:ascii="Times New Roman" w:hAnsi="Times New Roman" w:cs="Times New Roman"/>
          <w:sz w:val="24"/>
          <w:szCs w:val="24"/>
        </w:rPr>
      </w:pPr>
      <w:r w:rsidRPr="00384BFF">
        <w:rPr>
          <w:rFonts w:ascii="Times New Roman" w:hAnsi="Times New Roman" w:cs="Times New Roman"/>
          <w:sz w:val="24"/>
          <w:szCs w:val="24"/>
        </w:rPr>
        <w:t>Mountain Peak SUD</w:t>
      </w:r>
      <w:r w:rsidR="00921694" w:rsidRPr="00384BFF">
        <w:rPr>
          <w:i/>
        </w:rPr>
        <w:t xml:space="preserve"> </w:t>
      </w:r>
      <w:r w:rsidR="00921694" w:rsidRPr="00384BFF">
        <w:rPr>
          <w:rFonts w:ascii="Times New Roman" w:hAnsi="Times New Roman" w:cs="Times New Roman"/>
          <w:sz w:val="24"/>
          <w:szCs w:val="24"/>
        </w:rPr>
        <w:t>will be the certificated entity for the requested area</w:t>
      </w:r>
      <w:r w:rsidR="00334D9C" w:rsidRPr="00384BFF">
        <w:rPr>
          <w:rFonts w:ascii="Times New Roman" w:hAnsi="Times New Roman" w:cs="Times New Roman"/>
          <w:sz w:val="24"/>
          <w:szCs w:val="24"/>
        </w:rPr>
        <w:t xml:space="preserve"> </w:t>
      </w:r>
      <w:r w:rsidR="00921694" w:rsidRPr="00384BFF">
        <w:rPr>
          <w:rFonts w:ascii="Times New Roman" w:hAnsi="Times New Roman" w:cs="Times New Roman"/>
          <w:sz w:val="24"/>
          <w:szCs w:val="24"/>
        </w:rPr>
        <w:t xml:space="preserve">and </w:t>
      </w:r>
      <w:r w:rsidR="00334D9C" w:rsidRPr="00384BFF">
        <w:rPr>
          <w:rFonts w:ascii="Times New Roman" w:hAnsi="Times New Roman" w:cs="Times New Roman"/>
          <w:sz w:val="24"/>
          <w:szCs w:val="24"/>
        </w:rPr>
        <w:t xml:space="preserve">will </w:t>
      </w:r>
      <w:r w:rsidR="00921694" w:rsidRPr="00384BFF">
        <w:rPr>
          <w:rFonts w:ascii="Times New Roman" w:hAnsi="Times New Roman" w:cs="Times New Roman"/>
          <w:sz w:val="24"/>
          <w:szCs w:val="24"/>
        </w:rPr>
        <w:t xml:space="preserve">be required to provide adequate </w:t>
      </w:r>
      <w:r w:rsidR="00921694" w:rsidRPr="00DF2550">
        <w:rPr>
          <w:rFonts w:ascii="Times New Roman" w:hAnsi="Times New Roman" w:cs="Times New Roman"/>
          <w:sz w:val="24"/>
          <w:szCs w:val="24"/>
        </w:rPr>
        <w:t xml:space="preserve">and continuous service to the requested area. </w:t>
      </w:r>
    </w:p>
    <w:p w14:paraId="4777531B" w14:textId="2FFAEAB1" w:rsidR="00921694" w:rsidRPr="00C5446C" w:rsidRDefault="00921694" w:rsidP="009C17A1">
      <w:pPr>
        <w:pStyle w:val="CommentText"/>
        <w:tabs>
          <w:tab w:val="clear" w:pos="720"/>
          <w:tab w:val="left" w:pos="360"/>
        </w:tabs>
        <w:spacing w:before="240" w:after="120"/>
        <w:ind w:left="360"/>
        <w:jc w:val="both"/>
        <w:rPr>
          <w:rFonts w:cs="Times New Roman"/>
        </w:rPr>
      </w:pPr>
      <w:r w:rsidRPr="00BC6BE3">
        <w:rPr>
          <w:rFonts w:ascii="Times New Roman" w:hAnsi="Times New Roman" w:cs="Times New Roman"/>
          <w:sz w:val="24"/>
          <w:szCs w:val="24"/>
        </w:rPr>
        <w:t>The</w:t>
      </w:r>
      <w:r>
        <w:rPr>
          <w:rFonts w:ascii="Times New Roman" w:hAnsi="Times New Roman" w:cs="Times New Roman"/>
          <w:sz w:val="24"/>
          <w:szCs w:val="24"/>
        </w:rPr>
        <w:t xml:space="preserve"> </w:t>
      </w:r>
      <w:r w:rsidRPr="00BC6BE3">
        <w:rPr>
          <w:rFonts w:ascii="Times New Roman" w:hAnsi="Times New Roman" w:cs="Times New Roman"/>
          <w:sz w:val="24"/>
          <w:szCs w:val="24"/>
        </w:rPr>
        <w:t>landowners</w:t>
      </w:r>
      <w:r>
        <w:rPr>
          <w:rFonts w:ascii="Times New Roman" w:hAnsi="Times New Roman" w:cs="Times New Roman"/>
          <w:sz w:val="24"/>
          <w:szCs w:val="24"/>
        </w:rPr>
        <w:t xml:space="preserve"> in the area</w:t>
      </w:r>
      <w:r w:rsidRPr="00334D9C">
        <w:rPr>
          <w:rFonts w:ascii="Times New Roman" w:hAnsi="Times New Roman" w:cs="Times New Roman"/>
          <w:color w:val="FF0000"/>
          <w:sz w:val="24"/>
          <w:szCs w:val="24"/>
        </w:rPr>
        <w:t xml:space="preserve"> </w:t>
      </w:r>
      <w:r>
        <w:rPr>
          <w:rFonts w:ascii="Times New Roman" w:hAnsi="Times New Roman" w:cs="Times New Roman"/>
          <w:sz w:val="24"/>
          <w:szCs w:val="24"/>
        </w:rPr>
        <w:t xml:space="preserve">will have a </w:t>
      </w:r>
      <w:r w:rsidR="001D08AD" w:rsidRPr="00131CB1">
        <w:rPr>
          <w:rFonts w:ascii="Times New Roman" w:hAnsi="Times New Roman" w:cs="Times New Roman"/>
          <w:sz w:val="24"/>
          <w:szCs w:val="24"/>
        </w:rPr>
        <w:t>water</w:t>
      </w:r>
      <w:r w:rsidR="00677D79" w:rsidRPr="006F1744">
        <w:rPr>
          <w:rFonts w:ascii="Times New Roman" w:hAnsi="Times New Roman" w:cs="Times New Roman"/>
          <w:sz w:val="24"/>
          <w:szCs w:val="24"/>
        </w:rPr>
        <w:t xml:space="preserve"> </w:t>
      </w:r>
      <w:r>
        <w:rPr>
          <w:rFonts w:ascii="Times New Roman" w:hAnsi="Times New Roman" w:cs="Times New Roman"/>
          <w:sz w:val="24"/>
          <w:szCs w:val="24"/>
        </w:rPr>
        <w:t xml:space="preserve">provider available when they need to request </w:t>
      </w:r>
      <w:r w:rsidR="001D08AD" w:rsidRPr="00131CB1">
        <w:rPr>
          <w:rFonts w:ascii="Times New Roman" w:hAnsi="Times New Roman" w:cs="Times New Roman"/>
          <w:sz w:val="24"/>
          <w:szCs w:val="24"/>
        </w:rPr>
        <w:t>water</w:t>
      </w:r>
      <w:r w:rsidR="00677D79" w:rsidRPr="006F1744">
        <w:rPr>
          <w:rFonts w:ascii="Times New Roman" w:hAnsi="Times New Roman" w:cs="Times New Roman"/>
          <w:sz w:val="24"/>
          <w:szCs w:val="24"/>
        </w:rPr>
        <w:t xml:space="preserve"> </w:t>
      </w:r>
      <w:r>
        <w:rPr>
          <w:rFonts w:ascii="Times New Roman" w:hAnsi="Times New Roman" w:cs="Times New Roman"/>
          <w:sz w:val="24"/>
          <w:szCs w:val="24"/>
        </w:rPr>
        <w:t>service.</w:t>
      </w:r>
      <w:r>
        <w:rPr>
          <w:rFonts w:cs="Times New Roman"/>
        </w:rPr>
        <w:t xml:space="preserve"> </w:t>
      </w:r>
    </w:p>
    <w:p w14:paraId="47BC109E" w14:textId="06533D7D" w:rsidR="00921694" w:rsidRDefault="00F24842" w:rsidP="009C17A1">
      <w:pPr>
        <w:pStyle w:val="NoSpacing"/>
        <w:spacing w:before="240"/>
        <w:ind w:left="360"/>
        <w:contextualSpacing/>
        <w:jc w:val="both"/>
        <w:rPr>
          <w:rFonts w:cs="Times New Roman"/>
        </w:rPr>
      </w:pPr>
      <w:r w:rsidRPr="007511F5">
        <w:rPr>
          <w:rFonts w:cs="Times New Roman"/>
        </w:rPr>
        <w:t>There will be no effect on any retail public utility servicing the proximate area.</w:t>
      </w:r>
      <w:r w:rsidR="00921694">
        <w:rPr>
          <w:rFonts w:cs="Times New Roman"/>
        </w:rPr>
        <w:t xml:space="preserve"> </w:t>
      </w:r>
      <w:r w:rsidR="00334D9C">
        <w:rPr>
          <w:rFonts w:cs="Times New Roman"/>
        </w:rPr>
        <w:t xml:space="preserve"> </w:t>
      </w:r>
      <w:r w:rsidR="00921694">
        <w:rPr>
          <w:rFonts w:cs="Times New Roman"/>
        </w:rPr>
        <w:t>All retail public utilities in the proximate area</w:t>
      </w:r>
      <w:r w:rsidR="00334D9C" w:rsidRPr="00334D9C">
        <w:rPr>
          <w:rFonts w:cs="Times New Roman"/>
          <w:color w:val="FF0000"/>
        </w:rPr>
        <w:t xml:space="preserve"> </w:t>
      </w:r>
      <w:r w:rsidR="00921694">
        <w:rPr>
          <w:rFonts w:cs="Times New Roman"/>
        </w:rPr>
        <w:t xml:space="preserve">were provided notice of the </w:t>
      </w:r>
      <w:r w:rsidR="00334D9C">
        <w:rPr>
          <w:rFonts w:cs="Times New Roman"/>
        </w:rPr>
        <w:t xml:space="preserve">CCN amendment requested </w:t>
      </w:r>
      <w:r w:rsidR="00921694">
        <w:rPr>
          <w:rFonts w:cs="Times New Roman"/>
        </w:rPr>
        <w:t>in this application and did not request to intervene.</w:t>
      </w:r>
    </w:p>
    <w:p w14:paraId="14D66720" w14:textId="77777777" w:rsidR="00F24842" w:rsidRPr="007511F5" w:rsidRDefault="00F24842" w:rsidP="009C17A1">
      <w:pPr>
        <w:pStyle w:val="NoSpacing"/>
        <w:spacing w:before="240" w:after="120"/>
        <w:contextualSpacing/>
        <w:jc w:val="both"/>
        <w:rPr>
          <w:rFonts w:cs="Times New Roman"/>
          <w:color w:val="000000" w:themeColor="text1"/>
        </w:rPr>
      </w:pPr>
      <w:r w:rsidRPr="007511F5">
        <w:rPr>
          <w:rFonts w:cs="Times New Roman"/>
        </w:rPr>
        <w:t xml:space="preserve"> </w:t>
      </w:r>
    </w:p>
    <w:p w14:paraId="003EF56B" w14:textId="77777777" w:rsidR="00201876" w:rsidRPr="009756C8" w:rsidRDefault="00201876" w:rsidP="009C17A1">
      <w:pPr>
        <w:spacing w:after="120"/>
        <w:ind w:left="900" w:hanging="540"/>
        <w:rPr>
          <w:b/>
          <w:i/>
          <w:iCs/>
        </w:rPr>
      </w:pPr>
      <w:r w:rsidRPr="00EC1B31">
        <w:rPr>
          <w:bCs/>
        </w:rPr>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ability of the applicant to provide adequate service (TWC</w:t>
      </w:r>
      <w:r>
        <w:rPr>
          <w:b/>
          <w:i/>
          <w:iCs/>
        </w:rPr>
        <w:t xml:space="preserve"> </w:t>
      </w:r>
      <w:r w:rsidRPr="007D4F2D">
        <w:rPr>
          <w:b/>
          <w:i/>
          <w:iCs/>
        </w:rPr>
        <w:t>§</w:t>
      </w:r>
      <w:r w:rsidR="00422E3C">
        <w:t> </w:t>
      </w:r>
      <w:r w:rsidRPr="007D4F2D">
        <w:rPr>
          <w:b/>
          <w:i/>
          <w:iCs/>
        </w:rPr>
        <w:t>13.246(c)(4)</w:t>
      </w:r>
      <w:r>
        <w:rPr>
          <w:b/>
          <w:i/>
          <w:iCs/>
        </w:rPr>
        <w:t xml:space="preserve">; </w:t>
      </w:r>
      <w:r w:rsidRPr="007D4F2D">
        <w:rPr>
          <w:b/>
          <w:i/>
        </w:rPr>
        <w:t>16 TAC §</w:t>
      </w:r>
      <w:r w:rsidR="00422E3C">
        <w:t> </w:t>
      </w:r>
      <w:r w:rsidRPr="007D4F2D">
        <w:rPr>
          <w:b/>
          <w:i/>
        </w:rPr>
        <w:t>24.227</w:t>
      </w:r>
      <w:r>
        <w:rPr>
          <w:b/>
          <w:i/>
        </w:rPr>
        <w:t xml:space="preserve">(a) and </w:t>
      </w:r>
      <w:r w:rsidRPr="007D4F2D">
        <w:rPr>
          <w:b/>
          <w:i/>
        </w:rPr>
        <w:t>(e)(4)).</w:t>
      </w:r>
    </w:p>
    <w:p w14:paraId="23424152" w14:textId="001CDA31" w:rsidR="001D08AD" w:rsidRPr="00131CB1" w:rsidRDefault="001D08AD" w:rsidP="001D08AD">
      <w:pPr>
        <w:ind w:left="360"/>
      </w:pPr>
      <w:r w:rsidRPr="00384BFF">
        <w:t>Mountain Peak SUD has a TCEQ approved PWS registered as Mountain Peak SUD, PWS ID No. 0700042.  Mountain Peak SUD</w:t>
      </w:r>
      <w:r w:rsidRPr="00384BFF">
        <w:rPr>
          <w:i/>
        </w:rPr>
        <w:t xml:space="preserve"> </w:t>
      </w:r>
      <w:r w:rsidRPr="00384BFF">
        <w:rPr>
          <w:rStyle w:val="Style1"/>
          <w:color w:val="auto"/>
        </w:rPr>
        <w:t>has violations</w:t>
      </w:r>
      <w:r w:rsidRPr="00384BFF">
        <w:t xml:space="preserve"> listed in the TCEQ database that have since been resolved. </w:t>
      </w:r>
      <w:r w:rsidRPr="00384BFF">
        <w:rPr>
          <w:rStyle w:val="Style1"/>
          <w:color w:val="auto"/>
        </w:rPr>
        <w:t>No additional construction</w:t>
      </w:r>
      <w:r w:rsidRPr="00384BFF">
        <w:t xml:space="preserve"> is necessary for Mountain Peak SUD</w:t>
      </w:r>
      <w:r w:rsidRPr="00384BFF">
        <w:rPr>
          <w:i/>
        </w:rPr>
        <w:t xml:space="preserve"> </w:t>
      </w:r>
      <w:r w:rsidRPr="00384BFF">
        <w:t xml:space="preserve">to serve the requested area.  The Commission’s complaint </w:t>
      </w:r>
      <w:r>
        <w:t>records, which go back to 201</w:t>
      </w:r>
      <w:r w:rsidR="0043515E">
        <w:t>7</w:t>
      </w:r>
      <w:r>
        <w:t xml:space="preserve">, </w:t>
      </w:r>
      <w:r w:rsidRPr="00131CB1">
        <w:t xml:space="preserve">show </w:t>
      </w:r>
      <w:r w:rsidR="00CD2B24">
        <w:t>5</w:t>
      </w:r>
      <w:r w:rsidR="00131CB1" w:rsidRPr="00131CB1">
        <w:t xml:space="preserve"> complaints</w:t>
      </w:r>
      <w:r w:rsidRPr="00131CB1">
        <w:t xml:space="preserve"> against Mountain Peak SUD.  </w:t>
      </w:r>
    </w:p>
    <w:p w14:paraId="30FE02C8" w14:textId="77777777" w:rsidR="00334D9C" w:rsidRDefault="00334D9C" w:rsidP="009C17A1">
      <w:pPr>
        <w:spacing w:before="240" w:after="120"/>
        <w:ind w:left="900" w:hanging="540"/>
      </w:pPr>
      <w:r w:rsidRPr="00131CB1">
        <w:rPr>
          <w:bCs/>
        </w:rPr>
        <w:t>3.5.</w:t>
      </w:r>
      <w:r w:rsidRPr="00131CB1">
        <w:rPr>
          <w:bCs/>
        </w:rPr>
        <w:tab/>
      </w:r>
      <w:r w:rsidRPr="00131CB1">
        <w:rPr>
          <w:b/>
          <w:i/>
          <w:iCs/>
        </w:rPr>
        <w:t xml:space="preserve">The applicants’ </w:t>
      </w:r>
      <w:r>
        <w:rPr>
          <w:b/>
          <w:i/>
          <w:iCs/>
        </w:rPr>
        <w:t>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422E3C">
        <w:t> </w:t>
      </w:r>
      <w:r w:rsidRPr="007D4F2D">
        <w:rPr>
          <w:b/>
          <w:i/>
          <w:iCs/>
        </w:rPr>
        <w:t>13.241(d)</w:t>
      </w:r>
      <w:r>
        <w:rPr>
          <w:b/>
          <w:i/>
          <w:iCs/>
        </w:rPr>
        <w:t>;</w:t>
      </w:r>
      <w:r w:rsidRPr="007D4F2D">
        <w:rPr>
          <w:b/>
          <w:i/>
          <w:iCs/>
        </w:rPr>
        <w:t xml:space="preserve"> </w:t>
      </w:r>
      <w:r w:rsidRPr="007D4F2D">
        <w:rPr>
          <w:b/>
          <w:i/>
        </w:rPr>
        <w:t>16 TAC §</w:t>
      </w:r>
      <w:r w:rsidR="00422E3C">
        <w:t> </w:t>
      </w:r>
      <w:r w:rsidRPr="007D4F2D">
        <w:rPr>
          <w:b/>
          <w:i/>
        </w:rPr>
        <w:t>24.227(b))</w:t>
      </w:r>
      <w:r w:rsidRPr="00C366FF">
        <w:rPr>
          <w:b/>
          <w:i/>
        </w:rPr>
        <w:t>.</w:t>
      </w:r>
    </w:p>
    <w:p w14:paraId="1BBD7B1B" w14:textId="1058FF00" w:rsidR="008F5A34" w:rsidRPr="00384BFF" w:rsidRDefault="001D08AD" w:rsidP="009C17A1">
      <w:pPr>
        <w:spacing w:before="240" w:after="120"/>
        <w:ind w:left="360"/>
      </w:pPr>
      <w:r w:rsidRPr="00384BFF">
        <w:t xml:space="preserve">Construction of a physically separate water system is not required to provide service to the requested area. </w:t>
      </w:r>
    </w:p>
    <w:p w14:paraId="4F2877D6" w14:textId="77777777" w:rsidR="00201876" w:rsidRDefault="00201876" w:rsidP="009C17A1">
      <w:pPr>
        <w:spacing w:before="240" w:after="120"/>
        <w:ind w:left="900" w:hanging="540"/>
        <w:rPr>
          <w:color w:val="000000" w:themeColor="text1"/>
        </w:rPr>
      </w:pPr>
      <w:r w:rsidRPr="0001100F">
        <w:rPr>
          <w:bCs/>
        </w:rPr>
        <w:lastRenderedPageBreak/>
        <w:t>3.</w:t>
      </w:r>
      <w:r w:rsidR="00334D9C">
        <w:rPr>
          <w:bCs/>
        </w:rPr>
        <w:t>6.</w:t>
      </w:r>
      <w:r w:rsidRPr="0001100F">
        <w:rPr>
          <w:bCs/>
        </w:rPr>
        <w:tab/>
      </w:r>
      <w:r>
        <w:rPr>
          <w:b/>
          <w:i/>
          <w:iCs/>
        </w:rPr>
        <w:t>Consideration of the f</w:t>
      </w:r>
      <w:r w:rsidRPr="007D4F2D">
        <w:rPr>
          <w:b/>
          <w:i/>
          <w:iCs/>
        </w:rPr>
        <w:t>easibility of obtaining service from an adjacent retail public utility (TWC §</w:t>
      </w:r>
      <w:r w:rsidR="00422E3C">
        <w:t> </w:t>
      </w:r>
      <w:r w:rsidRPr="007D4F2D">
        <w:rPr>
          <w:b/>
          <w:i/>
          <w:iCs/>
        </w:rPr>
        <w:t>13.246(c)(5)</w:t>
      </w:r>
      <w:r>
        <w:rPr>
          <w:b/>
          <w:i/>
          <w:iCs/>
        </w:rPr>
        <w:t>;</w:t>
      </w:r>
      <w:r w:rsidRPr="007D4F2D">
        <w:rPr>
          <w:b/>
          <w:i/>
          <w:iCs/>
        </w:rPr>
        <w:t xml:space="preserve"> </w:t>
      </w:r>
      <w:r w:rsidRPr="007D4F2D">
        <w:rPr>
          <w:b/>
          <w:i/>
        </w:rPr>
        <w:t>16 TAC §</w:t>
      </w:r>
      <w:r w:rsidR="00422E3C">
        <w:t> </w:t>
      </w:r>
      <w:r w:rsidRPr="007D4F2D">
        <w:rPr>
          <w:b/>
          <w:i/>
        </w:rPr>
        <w:t>24.227(e)(5)).</w:t>
      </w:r>
      <w:r w:rsidRPr="004048C0">
        <w:rPr>
          <w:iCs/>
        </w:rPr>
        <w:t xml:space="preserve">  </w:t>
      </w:r>
      <w:r w:rsidRPr="004048C0">
        <w:rPr>
          <w:color w:val="000000" w:themeColor="text1"/>
        </w:rPr>
        <w:t xml:space="preserve"> </w:t>
      </w:r>
    </w:p>
    <w:p w14:paraId="5E8A37B3" w14:textId="55EB751D" w:rsidR="00921694" w:rsidRDefault="005311C7" w:rsidP="009C17A1">
      <w:pPr>
        <w:spacing w:before="240" w:after="120"/>
        <w:ind w:left="360"/>
        <w:rPr>
          <w:color w:val="000000"/>
          <w:szCs w:val="24"/>
        </w:rPr>
      </w:pPr>
      <w:r w:rsidRPr="00384BFF">
        <w:t>Mountain Peak SUD</w:t>
      </w:r>
      <w:r w:rsidR="00921694" w:rsidRPr="00384BFF">
        <w:rPr>
          <w:i/>
        </w:rPr>
        <w:t xml:space="preserve"> </w:t>
      </w:r>
      <w:r w:rsidR="00921694" w:rsidRPr="00384BFF">
        <w:t xml:space="preserve">is currently serving customers in the requested area, has facilities in the requested area to serve </w:t>
      </w:r>
      <w:r w:rsidR="00921694">
        <w:t xml:space="preserve">any future customers, </w:t>
      </w:r>
      <w:r w:rsidR="00921694" w:rsidRPr="00B64049">
        <w:t>and has sufficient capacity</w:t>
      </w:r>
      <w:r w:rsidR="00921694">
        <w:t xml:space="preserve">. </w:t>
      </w:r>
      <w:bookmarkStart w:id="9" w:name="_Hlk55213057"/>
      <w:r w:rsidR="00921694" w:rsidRPr="00C17035">
        <w:rPr>
          <w:color w:val="000000"/>
          <w:szCs w:val="24"/>
        </w:rPr>
        <w:t>Therefore, it is not feasible to obtain service from an adjacent retail public utility.</w:t>
      </w:r>
      <w:bookmarkEnd w:id="9"/>
    </w:p>
    <w:p w14:paraId="604DC5F8" w14:textId="77777777" w:rsidR="0040550F" w:rsidRPr="008F5A34" w:rsidRDefault="00201876" w:rsidP="009C17A1">
      <w:pPr>
        <w:spacing w:before="240" w:after="120"/>
        <w:ind w:left="900" w:hanging="540"/>
        <w:rPr>
          <w:b/>
          <w:i/>
        </w:rPr>
      </w:pPr>
      <w:r w:rsidRPr="00D474D7">
        <w:rPr>
          <w:bCs/>
          <w:iCs/>
        </w:rPr>
        <w:t>3.</w:t>
      </w:r>
      <w:r w:rsidR="00334D9C">
        <w:rPr>
          <w:bCs/>
          <w:iCs/>
        </w:rPr>
        <w:t>7</w:t>
      </w:r>
      <w:r w:rsidRPr="00D474D7">
        <w:rPr>
          <w:bCs/>
          <w:iCs/>
        </w:rPr>
        <w:t>.</w:t>
      </w:r>
      <w:r w:rsidRPr="00D474D7">
        <w:rPr>
          <w:bCs/>
          <w:iCs/>
        </w:rPr>
        <w:tab/>
      </w:r>
      <w:r>
        <w:rPr>
          <w:b/>
          <w:i/>
          <w:iCs/>
        </w:rPr>
        <w:t xml:space="preserve">Consideration of the </w:t>
      </w:r>
      <w:r>
        <w:rPr>
          <w:b/>
          <w:i/>
        </w:rPr>
        <w:t>f</w:t>
      </w:r>
      <w:r w:rsidRPr="007D4F2D">
        <w:rPr>
          <w:b/>
          <w:i/>
        </w:rPr>
        <w:t>inancial ability of the applicant to pay for facilities necessary to provide continuous and adequate service (TWC §</w:t>
      </w:r>
      <w:r w:rsidR="00422E3C">
        <w:t> </w:t>
      </w:r>
      <w:r w:rsidRPr="007D4F2D">
        <w:rPr>
          <w:b/>
          <w:i/>
        </w:rPr>
        <w:t>13.246(c)(6</w:t>
      </w:r>
      <w:r>
        <w:rPr>
          <w:b/>
          <w:i/>
        </w:rPr>
        <w:t>);</w:t>
      </w:r>
      <w:r w:rsidRPr="007D4F2D">
        <w:rPr>
          <w:b/>
          <w:i/>
        </w:rPr>
        <w:t xml:space="preserve"> 16 TAC §§</w:t>
      </w:r>
      <w:r w:rsidR="004F4C10">
        <w:rPr>
          <w:b/>
          <w:i/>
        </w:rPr>
        <w:t> </w:t>
      </w:r>
      <w:r w:rsidRPr="007D4F2D">
        <w:rPr>
          <w:b/>
          <w:i/>
        </w:rPr>
        <w:t>24.227</w:t>
      </w:r>
      <w:r>
        <w:rPr>
          <w:b/>
          <w:i/>
        </w:rPr>
        <w:t xml:space="preserve">(a) and </w:t>
      </w:r>
      <w:r w:rsidRPr="007D4F2D">
        <w:rPr>
          <w:b/>
          <w:i/>
        </w:rPr>
        <w:t>(e)(6)</w:t>
      </w:r>
      <w:r>
        <w:rPr>
          <w:b/>
          <w:i/>
        </w:rPr>
        <w:t>, 24.11(e))</w:t>
      </w:r>
      <w:r w:rsidRPr="007D4F2D">
        <w:rPr>
          <w:b/>
          <w:i/>
        </w:rPr>
        <w:t>.</w:t>
      </w:r>
    </w:p>
    <w:p w14:paraId="22B0B4EE" w14:textId="77777777" w:rsidR="00D529C6" w:rsidRPr="008F5A34" w:rsidRDefault="00D529C6" w:rsidP="009C17A1">
      <w:pPr>
        <w:spacing w:before="240" w:after="120"/>
        <w:ind w:firstLine="360"/>
        <w:rPr>
          <w:rFonts w:eastAsiaTheme="minorHAnsi"/>
          <w:color w:val="000000" w:themeColor="text1"/>
        </w:rPr>
      </w:pPr>
      <w:bookmarkStart w:id="10" w:name="_Hlk98141939"/>
      <w:r w:rsidRPr="008F5A34">
        <w:rPr>
          <w:rFonts w:eastAsiaTheme="minorHAnsi"/>
          <w:color w:val="000000" w:themeColor="text1"/>
        </w:rPr>
        <w:t>The Rate Regulation Division will be addressing this criterion in a separate memo.</w:t>
      </w:r>
    </w:p>
    <w:bookmarkEnd w:id="10"/>
    <w:p w14:paraId="7019CF45" w14:textId="0B069F1E" w:rsidR="00D529C6" w:rsidRPr="008F5A34" w:rsidRDefault="00FB35D7" w:rsidP="00CD2B24">
      <w:pPr>
        <w:spacing w:before="240" w:after="120"/>
        <w:ind w:left="900" w:hanging="540"/>
        <w:rPr>
          <w:rFonts w:eastAsiaTheme="minorHAnsi"/>
        </w:rPr>
      </w:pPr>
      <w:r w:rsidRPr="00D474D7">
        <w:rPr>
          <w:bCs/>
          <w:iCs/>
        </w:rPr>
        <w:t>3.</w:t>
      </w:r>
      <w:r w:rsidR="00334D9C">
        <w:rPr>
          <w:bCs/>
          <w:iCs/>
        </w:rPr>
        <w:t>8</w:t>
      </w:r>
      <w:r w:rsidRPr="00D474D7">
        <w:rPr>
          <w:bCs/>
          <w:iCs/>
        </w:rPr>
        <w:t>.</w:t>
      </w:r>
      <w:r w:rsidRPr="00D474D7">
        <w:rPr>
          <w:bCs/>
          <w:iCs/>
        </w:rPr>
        <w:tab/>
      </w:r>
      <w:r>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422E3C">
        <w:t> </w:t>
      </w:r>
      <w:r w:rsidRPr="007D4F2D">
        <w:rPr>
          <w:b/>
          <w:i/>
        </w:rPr>
        <w:t>13.246(d)</w:t>
      </w:r>
      <w:r>
        <w:rPr>
          <w:b/>
          <w:i/>
        </w:rPr>
        <w:t>;</w:t>
      </w:r>
      <w:r w:rsidRPr="007D4F2D">
        <w:rPr>
          <w:b/>
          <w:i/>
        </w:rPr>
        <w:t xml:space="preserve"> 16 TAC</w:t>
      </w:r>
      <w:r w:rsidR="00422E3C">
        <w:t> </w:t>
      </w:r>
      <w:r w:rsidRPr="007D4F2D">
        <w:rPr>
          <w:b/>
          <w:i/>
        </w:rPr>
        <w:t>§ 24.227(f)).</w:t>
      </w:r>
      <w:r w:rsidRPr="00C366FF">
        <w:rPr>
          <w:b/>
          <w:i/>
        </w:rPr>
        <w:t xml:space="preserve"> </w:t>
      </w:r>
    </w:p>
    <w:p w14:paraId="29318ED7" w14:textId="77777777" w:rsidR="00D529C6" w:rsidRPr="008F5A34" w:rsidRDefault="00D529C6" w:rsidP="009C17A1">
      <w:pPr>
        <w:spacing w:before="240" w:after="120"/>
        <w:ind w:firstLine="360"/>
        <w:rPr>
          <w:rFonts w:eastAsiaTheme="minorHAnsi"/>
          <w:color w:val="000000" w:themeColor="text1"/>
        </w:rPr>
      </w:pPr>
      <w:r w:rsidRPr="008F5A34">
        <w:rPr>
          <w:rFonts w:eastAsiaTheme="minorHAnsi"/>
          <w:color w:val="000000" w:themeColor="text1"/>
        </w:rPr>
        <w:t>The Rate Regulation Division will be addressing this criterion in a separate memo.</w:t>
      </w:r>
    </w:p>
    <w:p w14:paraId="6D41A2D9" w14:textId="77777777" w:rsidR="00FB35D7" w:rsidRDefault="00FB35D7" w:rsidP="009C17A1">
      <w:pPr>
        <w:pStyle w:val="ListParagraph"/>
        <w:spacing w:before="240"/>
        <w:ind w:left="900" w:hanging="540"/>
        <w:jc w:val="both"/>
        <w:rPr>
          <w:rFonts w:cs="Times New Roman"/>
        </w:rPr>
      </w:pPr>
      <w:r w:rsidRPr="00D474D7">
        <w:rPr>
          <w:rFonts w:cs="Times New Roman"/>
          <w:bCs/>
          <w:iCs/>
        </w:rPr>
        <w:t>3.</w:t>
      </w:r>
      <w:r w:rsidR="00334D9C">
        <w:rPr>
          <w:rFonts w:cs="Times New Roman"/>
          <w:bCs/>
          <w:iCs/>
        </w:rPr>
        <w:t>9</w:t>
      </w:r>
      <w:r w:rsidRPr="00D474D7">
        <w:rPr>
          <w:rFonts w:cs="Times New Roman"/>
          <w:bCs/>
          <w:iCs/>
        </w:rPr>
        <w:t>.</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w:t>
      </w:r>
      <w:r w:rsidR="00422E3C">
        <w:t> </w:t>
      </w:r>
      <w:r w:rsidRPr="007D4F2D">
        <w:rPr>
          <w:rFonts w:cs="Times New Roman"/>
          <w:b/>
          <w:i/>
        </w:rPr>
        <w:t>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w:t>
      </w:r>
      <w:r w:rsidR="004F4C10">
        <w:rPr>
          <w:rFonts w:cs="Times New Roman"/>
          <w:b/>
          <w:i/>
        </w:rPr>
        <w:t xml:space="preserve"> </w:t>
      </w:r>
      <w:r w:rsidRPr="007D4F2D">
        <w:rPr>
          <w:rFonts w:cs="Times New Roman"/>
          <w:b/>
          <w:i/>
        </w:rPr>
        <w:t>§</w:t>
      </w:r>
      <w:r w:rsidR="004F4C10">
        <w:rPr>
          <w:rFonts w:cs="Times New Roman"/>
          <w:b/>
          <w:i/>
        </w:rPr>
        <w:t> </w:t>
      </w:r>
      <w:r w:rsidRPr="007D4F2D">
        <w:rPr>
          <w:rFonts w:cs="Times New Roman"/>
          <w:b/>
          <w:i/>
        </w:rPr>
        <w:t>24.227(e)(7) and (9)).</w:t>
      </w:r>
      <w:r w:rsidRPr="00C366FF">
        <w:rPr>
          <w:rFonts w:cs="Times New Roman"/>
          <w:b/>
          <w:i/>
        </w:rPr>
        <w:t xml:space="preserve"> </w:t>
      </w:r>
      <w:r w:rsidRPr="004048C0">
        <w:rPr>
          <w:rFonts w:cs="Times New Roman"/>
        </w:rPr>
        <w:t xml:space="preserve">  </w:t>
      </w:r>
    </w:p>
    <w:p w14:paraId="0A114962" w14:textId="77777777" w:rsidR="00161138" w:rsidRDefault="00161138" w:rsidP="00161138">
      <w:pPr>
        <w:pStyle w:val="ListParagraph"/>
        <w:spacing w:after="0"/>
        <w:ind w:left="360" w:firstLine="0"/>
        <w:jc w:val="both"/>
        <w:rPr>
          <w:rFonts w:cs="Times New Roman"/>
        </w:rPr>
      </w:pPr>
      <w:bookmarkStart w:id="11" w:name="_Hlk95387252"/>
    </w:p>
    <w:p w14:paraId="5438F377" w14:textId="55F3FB71" w:rsidR="00161138" w:rsidRPr="00384BFF" w:rsidRDefault="00161138" w:rsidP="00AE62D6">
      <w:pPr>
        <w:ind w:left="360"/>
      </w:pPr>
      <w:r w:rsidRPr="004048C0">
        <w:t xml:space="preserve">The environmental integrity of the land </w:t>
      </w:r>
      <w:bookmarkStart w:id="12" w:name="_Hlk97889125"/>
      <w:r w:rsidR="00620715" w:rsidRPr="00384BFF">
        <w:rPr>
          <w:rStyle w:val="Style1"/>
          <w:color w:val="auto"/>
        </w:rPr>
        <w:t>will not be affected as no additional construction is needed</w:t>
      </w:r>
      <w:bookmarkEnd w:id="12"/>
      <w:r w:rsidR="00291E6C" w:rsidRPr="00384BFF">
        <w:rPr>
          <w:rStyle w:val="Style1"/>
          <w:color w:val="auto"/>
        </w:rPr>
        <w:t xml:space="preserve"> </w:t>
      </w:r>
      <w:r w:rsidRPr="00384BFF">
        <w:t>to provide service to the requested area.</w:t>
      </w:r>
    </w:p>
    <w:bookmarkEnd w:id="11"/>
    <w:p w14:paraId="27E10548" w14:textId="77777777" w:rsidR="00FB35D7" w:rsidRPr="004048C0" w:rsidRDefault="00FB35D7" w:rsidP="009C17A1">
      <w:pPr>
        <w:pStyle w:val="NoSpacing"/>
        <w:spacing w:before="240" w:after="120"/>
        <w:ind w:left="900" w:hanging="540"/>
        <w:contextualSpacing/>
        <w:jc w:val="both"/>
        <w:rPr>
          <w:rFonts w:cs="Times New Roman"/>
          <w:b/>
          <w:i/>
        </w:rPr>
      </w:pPr>
      <w:r w:rsidRPr="0001100F">
        <w:rPr>
          <w:bCs/>
          <w:iCs/>
        </w:rPr>
        <w:t>3.</w:t>
      </w:r>
      <w:r w:rsidR="00334D9C">
        <w:rPr>
          <w:bCs/>
          <w:iCs/>
        </w:rPr>
        <w:t>10</w:t>
      </w:r>
      <w:r w:rsidRPr="0001100F">
        <w:rPr>
          <w:bCs/>
          <w:iCs/>
        </w:rPr>
        <w:t>.</w:t>
      </w:r>
      <w:r w:rsidRPr="0001100F">
        <w:rPr>
          <w:bCs/>
          <w:iCs/>
        </w:rPr>
        <w:tab/>
      </w: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w:t>
      </w:r>
      <w:r w:rsidR="00422E3C">
        <w:t> </w:t>
      </w:r>
      <w:r w:rsidRPr="007D4F2D">
        <w:rPr>
          <w:b/>
          <w:i/>
        </w:rPr>
        <w:t>13.246(c)(8)</w:t>
      </w:r>
      <w:r>
        <w:rPr>
          <w:b/>
          <w:i/>
        </w:rPr>
        <w:t>;</w:t>
      </w:r>
      <w:r w:rsidRPr="007D4F2D">
        <w:rPr>
          <w:b/>
          <w:i/>
        </w:rPr>
        <w:t xml:space="preserve"> 16 TAC §</w:t>
      </w:r>
      <w:r w:rsidR="00422E3C">
        <w:t> </w:t>
      </w:r>
      <w:r w:rsidRPr="007D4F2D">
        <w:rPr>
          <w:b/>
          <w:i/>
        </w:rPr>
        <w:t>24.227(e)(8)).</w:t>
      </w:r>
      <w:r w:rsidRPr="00C366FF">
        <w:rPr>
          <w:rFonts w:cs="Times New Roman"/>
          <w:b/>
          <w:i/>
        </w:rPr>
        <w:t xml:space="preserve"> </w:t>
      </w:r>
    </w:p>
    <w:p w14:paraId="2429B31E" w14:textId="1812F0F5" w:rsidR="00B65EAB" w:rsidRPr="00B65EAB" w:rsidRDefault="00620715" w:rsidP="00CD2B24">
      <w:pPr>
        <w:ind w:left="360"/>
      </w:pPr>
      <w:r w:rsidRPr="00384BFF">
        <w:t>Mountain Peak SUD</w:t>
      </w:r>
      <w:r w:rsidR="00F24842" w:rsidRPr="00384BFF">
        <w:rPr>
          <w:i/>
        </w:rPr>
        <w:t xml:space="preserve"> </w:t>
      </w:r>
      <w:r w:rsidR="00F24842" w:rsidRPr="004048C0">
        <w:t xml:space="preserve">will continue to provide </w:t>
      </w:r>
      <w:r>
        <w:rPr>
          <w:rFonts w:eastAsiaTheme="minorHAnsi"/>
        </w:rPr>
        <w:t>water</w:t>
      </w:r>
      <w:r w:rsidR="00246F1E" w:rsidRPr="004048C0">
        <w:t xml:space="preserve"> </w:t>
      </w:r>
      <w:r w:rsidR="00F24842" w:rsidRPr="004048C0">
        <w:t xml:space="preserve">service to the </w:t>
      </w:r>
      <w:r w:rsidR="00F24842">
        <w:t>existing</w:t>
      </w:r>
      <w:r w:rsidR="00F24842" w:rsidRPr="004048C0">
        <w:t xml:space="preserve"> customers in the area</w:t>
      </w:r>
      <w:r w:rsidR="002A4FE8">
        <w:t xml:space="preserve">.  </w:t>
      </w:r>
      <w:r w:rsidR="004838FF" w:rsidRPr="00291E6C">
        <w:t xml:space="preserve">There will be </w:t>
      </w:r>
      <w:bookmarkStart w:id="13" w:name="_Hlk97886161"/>
      <w:r w:rsidR="00291E6C" w:rsidRPr="00291E6C">
        <w:rPr>
          <w:rStyle w:val="Style1"/>
          <w:color w:val="auto"/>
        </w:rPr>
        <w:t>no change in the quality or cost of service to customers.</w:t>
      </w:r>
      <w:bookmarkEnd w:id="13"/>
    </w:p>
    <w:p w14:paraId="38A809AD" w14:textId="77777777" w:rsidR="0040550F" w:rsidRDefault="0040550F" w:rsidP="0040550F">
      <w:pPr>
        <w:pStyle w:val="NoSpacing"/>
        <w:ind w:firstLine="360"/>
        <w:jc w:val="both"/>
        <w:rPr>
          <w:rFonts w:cs="Times New Roman"/>
          <w:color w:val="000000" w:themeColor="text1"/>
        </w:rPr>
      </w:pPr>
    </w:p>
    <w:p w14:paraId="21880F6F" w14:textId="77777777" w:rsidR="00256316" w:rsidRPr="00256316" w:rsidRDefault="00256316" w:rsidP="00256316">
      <w:pPr>
        <w:pStyle w:val="ListParagraph"/>
        <w:numPr>
          <w:ilvl w:val="0"/>
          <w:numId w:val="2"/>
        </w:numPr>
        <w:ind w:left="360" w:hanging="360"/>
        <w:rPr>
          <w:b/>
          <w:u w:val="single"/>
        </w:rPr>
      </w:pPr>
      <w:r w:rsidRPr="00FB35D7">
        <w:rPr>
          <w:b/>
          <w:u w:val="single"/>
        </w:rPr>
        <w:t>Recommendation</w:t>
      </w:r>
    </w:p>
    <w:p w14:paraId="7BC4EA24" w14:textId="0A22B583" w:rsidR="00F24842" w:rsidRPr="00384BFF" w:rsidRDefault="0034502C" w:rsidP="00F24842">
      <w:pPr>
        <w:pStyle w:val="NoSpacing"/>
        <w:jc w:val="both"/>
        <w:rPr>
          <w:rFonts w:cs="Times New Roman"/>
        </w:rPr>
      </w:pPr>
      <w:r>
        <w:t xml:space="preserve">Based </w:t>
      </w:r>
      <w:r w:rsidRPr="00384BFF">
        <w:t xml:space="preserve">on the mapping review by </w:t>
      </w:r>
      <w:bookmarkStart w:id="14" w:name="_Hlk97907535"/>
      <w:sdt>
        <w:sdtPr>
          <w:rPr>
            <w:rStyle w:val="Style4"/>
          </w:rPr>
          <w:id w:val="-587453430"/>
          <w:placeholder>
            <w:docPart w:val="2A7821B7ADA84C83BBB89DE079701FDE"/>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A70803">
            <w:rPr>
              <w:rStyle w:val="Style4"/>
            </w:rPr>
            <w:t>Tracy Montes</w:t>
          </w:r>
        </w:sdtContent>
      </w:sdt>
      <w:bookmarkEnd w:id="14"/>
      <w:r w:rsidRPr="00384BFF">
        <w:t>,</w:t>
      </w:r>
      <w:r w:rsidR="00FE5966" w:rsidRPr="00384BFF">
        <w:t xml:space="preserve"> Infrastructure Division,</w:t>
      </w:r>
      <w:r w:rsidRPr="00384BFF">
        <w:t xml:space="preserve"> and my technical and managerial review, </w:t>
      </w:r>
      <w:r w:rsidR="00B00B5D" w:rsidRPr="00384BFF">
        <w:t>I</w:t>
      </w:r>
      <w:r w:rsidRPr="00384BFF">
        <w:t xml:space="preserve"> </w:t>
      </w:r>
      <w:r w:rsidR="00F24842" w:rsidRPr="00384BFF">
        <w:rPr>
          <w:rFonts w:cs="Times New Roman"/>
        </w:rPr>
        <w:t xml:space="preserve">recommend that </w:t>
      </w:r>
      <w:r w:rsidR="00620715" w:rsidRPr="00384BFF">
        <w:rPr>
          <w:rFonts w:cs="Times New Roman"/>
        </w:rPr>
        <w:t>Mountain Peak SUD</w:t>
      </w:r>
      <w:r w:rsidR="00F24842" w:rsidRPr="00384BFF">
        <w:rPr>
          <w:rFonts w:cs="Times New Roman"/>
          <w:i/>
        </w:rPr>
        <w:t xml:space="preserve"> </w:t>
      </w:r>
      <w:r w:rsidR="00F24842" w:rsidRPr="00384BFF">
        <w:rPr>
          <w:rFonts w:cs="Times New Roman"/>
        </w:rPr>
        <w:t xml:space="preserve">meets all of the statutory requirements of </w:t>
      </w:r>
      <w:r w:rsidR="00F25050">
        <w:rPr>
          <w:rFonts w:cs="Times New Roman"/>
        </w:rPr>
        <w:t>TWC</w:t>
      </w:r>
      <w:r w:rsidR="00F24842" w:rsidRPr="00384BFF">
        <w:rPr>
          <w:rFonts w:cs="Times New Roman"/>
        </w:rPr>
        <w:t xml:space="preserve"> Chapter 13 and the Commission's Chapter 24 rules and regulations,</w:t>
      </w:r>
      <w:r w:rsidR="00976C8D">
        <w:rPr>
          <w:rFonts w:cs="Times New Roman"/>
        </w:rPr>
        <w:t xml:space="preserve"> and thus,</w:t>
      </w:r>
      <w:r w:rsidR="00F24842" w:rsidRPr="00384BFF">
        <w:rPr>
          <w:rFonts w:cs="Times New Roman"/>
        </w:rPr>
        <w:t xml:space="preserve"> is capable of providing continuous and adequate service</w:t>
      </w:r>
      <w:r w:rsidR="00422E3C" w:rsidRPr="00384BFF">
        <w:rPr>
          <w:rFonts w:cs="Times New Roman"/>
        </w:rPr>
        <w:t>.  I further recommend that</w:t>
      </w:r>
      <w:r w:rsidR="00F24842" w:rsidRPr="00384BFF">
        <w:rPr>
          <w:rFonts w:cs="Times New Roman"/>
        </w:rPr>
        <w:t xml:space="preserve"> approving this application to </w:t>
      </w:r>
      <w:r w:rsidR="0085724B" w:rsidRPr="00384BFF">
        <w:t>amend its</w:t>
      </w:r>
      <w:r w:rsidR="00CA2FA2" w:rsidRPr="00384BFF">
        <w:t xml:space="preserve"> </w:t>
      </w:r>
      <w:r w:rsidR="0085724B" w:rsidRPr="00384BFF">
        <w:t>water</w:t>
      </w:r>
      <w:r w:rsidR="00CA2FA2" w:rsidRPr="00384BFF">
        <w:t xml:space="preserve"> CCN No.</w:t>
      </w:r>
      <w:r w:rsidR="0085724B" w:rsidRPr="00384BFF">
        <w:t xml:space="preserve">10908 </w:t>
      </w:r>
      <w:r w:rsidR="00F24842" w:rsidRPr="00384BFF">
        <w:rPr>
          <w:rFonts w:cs="Times New Roman"/>
        </w:rPr>
        <w:t>is necessary for the service, accommodation, convenience</w:t>
      </w:r>
      <w:r w:rsidR="00976C8D">
        <w:rPr>
          <w:rFonts w:cs="Times New Roman"/>
        </w:rPr>
        <w:t>,</w:t>
      </w:r>
      <w:r w:rsidR="00F24842" w:rsidRPr="00384BFF">
        <w:rPr>
          <w:rFonts w:cs="Times New Roman"/>
        </w:rPr>
        <w:t xml:space="preserve"> and safety of the public.</w:t>
      </w:r>
    </w:p>
    <w:p w14:paraId="4C575898" w14:textId="77777777" w:rsidR="00CA2FA2" w:rsidRPr="00384BFF" w:rsidRDefault="00CA2FA2" w:rsidP="00F24842">
      <w:pPr>
        <w:pStyle w:val="NoSpacing"/>
        <w:jc w:val="both"/>
        <w:rPr>
          <w:rFonts w:cs="Times New Roman"/>
        </w:rPr>
      </w:pPr>
    </w:p>
    <w:p w14:paraId="4DEEA040" w14:textId="735566B1" w:rsidR="00256316" w:rsidRDefault="0085724B" w:rsidP="00324630">
      <w:r w:rsidRPr="00384BFF">
        <w:t>Mountain Peak SUD</w:t>
      </w:r>
      <w:r w:rsidR="00256316" w:rsidRPr="00384BFF">
        <w:rPr>
          <w:i/>
        </w:rPr>
        <w:t xml:space="preserve"> </w:t>
      </w:r>
      <w:r w:rsidR="00256316" w:rsidRPr="00384BFF">
        <w:t xml:space="preserve">consented to the attached </w:t>
      </w:r>
      <w:r w:rsidRPr="00384BFF">
        <w:rPr>
          <w:rStyle w:val="Style1"/>
          <w:color w:val="auto"/>
        </w:rPr>
        <w:t>map and certificate</w:t>
      </w:r>
      <w:r w:rsidR="00324630" w:rsidRPr="00384BFF">
        <w:rPr>
          <w:rStyle w:val="Style1"/>
          <w:color w:val="auto"/>
        </w:rPr>
        <w:t xml:space="preserve"> </w:t>
      </w:r>
      <w:r w:rsidR="00256316" w:rsidRPr="00384BFF">
        <w:t xml:space="preserve">on </w:t>
      </w:r>
      <w:r w:rsidRPr="00384BFF">
        <w:rPr>
          <w:rStyle w:val="Style1"/>
          <w:color w:val="auto"/>
        </w:rPr>
        <w:t>February 26, 2022</w:t>
      </w:r>
      <w:r w:rsidR="00256316" w:rsidRPr="004048C0">
        <w:t>.</w:t>
      </w:r>
    </w:p>
    <w:p w14:paraId="568699B4" w14:textId="77777777" w:rsidR="00256316" w:rsidRDefault="00256316" w:rsidP="00256316">
      <w:pPr>
        <w:pStyle w:val="NoSpacing"/>
        <w:jc w:val="both"/>
        <w:rPr>
          <w:rFonts w:cs="Times New Roman"/>
        </w:rPr>
      </w:pPr>
    </w:p>
    <w:p w14:paraId="5B65045B" w14:textId="77777777" w:rsidR="00DA36E8" w:rsidRDefault="00DA36E8" w:rsidP="008C469B">
      <w:pPr>
        <w:tabs>
          <w:tab w:val="left" w:pos="1170"/>
        </w:tabs>
        <w:spacing w:after="120"/>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DC683" w14:textId="77777777" w:rsidR="00066B82" w:rsidRDefault="00066B82">
      <w:r>
        <w:separator/>
      </w:r>
    </w:p>
  </w:endnote>
  <w:endnote w:type="continuationSeparator" w:id="0">
    <w:p w14:paraId="3415820A" w14:textId="77777777" w:rsidR="00066B82" w:rsidRDefault="00066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F7749" w14:textId="77777777" w:rsidR="00066B82" w:rsidRDefault="00066B82">
      <w:r>
        <w:separator/>
      </w:r>
    </w:p>
  </w:footnote>
  <w:footnote w:type="continuationSeparator" w:id="0">
    <w:p w14:paraId="650DDF0C" w14:textId="77777777" w:rsidR="00066B82" w:rsidRDefault="00066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BC28C" w14:textId="77777777" w:rsidR="00DA36E8" w:rsidRDefault="00DA36E8">
    <w:pPr>
      <w:pStyle w:val="Header"/>
      <w:jc w:val="center"/>
      <w:rPr>
        <w:b/>
        <w:i/>
        <w:sz w:val="38"/>
      </w:rPr>
    </w:pPr>
    <w:r>
      <w:rPr>
        <w:b/>
        <w:i/>
        <w:sz w:val="38"/>
      </w:rPr>
      <w:t>Public Utility Commission of Texas</w:t>
    </w:r>
  </w:p>
  <w:p w14:paraId="31835152"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5D3962D"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19432"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3D3"/>
    <w:rsid w:val="0003619D"/>
    <w:rsid w:val="000410E4"/>
    <w:rsid w:val="00066B82"/>
    <w:rsid w:val="00070D68"/>
    <w:rsid w:val="00074F0C"/>
    <w:rsid w:val="000765DC"/>
    <w:rsid w:val="000E7D07"/>
    <w:rsid w:val="00100B4C"/>
    <w:rsid w:val="00116570"/>
    <w:rsid w:val="00131CB1"/>
    <w:rsid w:val="001347C2"/>
    <w:rsid w:val="001417E5"/>
    <w:rsid w:val="00161138"/>
    <w:rsid w:val="00177A5F"/>
    <w:rsid w:val="001D08AD"/>
    <w:rsid w:val="001E0CDF"/>
    <w:rsid w:val="001F3D60"/>
    <w:rsid w:val="00201876"/>
    <w:rsid w:val="0021649B"/>
    <w:rsid w:val="00246F1E"/>
    <w:rsid w:val="00256316"/>
    <w:rsid w:val="002726B5"/>
    <w:rsid w:val="0028111B"/>
    <w:rsid w:val="00291E6C"/>
    <w:rsid w:val="002A4FE8"/>
    <w:rsid w:val="002B7AE7"/>
    <w:rsid w:val="00304F6C"/>
    <w:rsid w:val="00324630"/>
    <w:rsid w:val="00334D9C"/>
    <w:rsid w:val="0034502C"/>
    <w:rsid w:val="00365ADB"/>
    <w:rsid w:val="00384BFF"/>
    <w:rsid w:val="003A0C51"/>
    <w:rsid w:val="0040550F"/>
    <w:rsid w:val="00422E3C"/>
    <w:rsid w:val="004249AC"/>
    <w:rsid w:val="0043515E"/>
    <w:rsid w:val="004536F1"/>
    <w:rsid w:val="004769ED"/>
    <w:rsid w:val="004838FF"/>
    <w:rsid w:val="00494C64"/>
    <w:rsid w:val="004A1628"/>
    <w:rsid w:val="004F4C10"/>
    <w:rsid w:val="004F777C"/>
    <w:rsid w:val="0051495C"/>
    <w:rsid w:val="005235EF"/>
    <w:rsid w:val="005311C7"/>
    <w:rsid w:val="00555FD1"/>
    <w:rsid w:val="00567049"/>
    <w:rsid w:val="005768DE"/>
    <w:rsid w:val="006153C5"/>
    <w:rsid w:val="00620715"/>
    <w:rsid w:val="00677D79"/>
    <w:rsid w:val="006D757B"/>
    <w:rsid w:val="006E36A8"/>
    <w:rsid w:val="006F1744"/>
    <w:rsid w:val="00720ADF"/>
    <w:rsid w:val="00793D72"/>
    <w:rsid w:val="007B7925"/>
    <w:rsid w:val="007E4EE0"/>
    <w:rsid w:val="008262FF"/>
    <w:rsid w:val="00836778"/>
    <w:rsid w:val="00851FB7"/>
    <w:rsid w:val="0085724B"/>
    <w:rsid w:val="00864A05"/>
    <w:rsid w:val="00882876"/>
    <w:rsid w:val="008C469B"/>
    <w:rsid w:val="008D0899"/>
    <w:rsid w:val="008E7F6D"/>
    <w:rsid w:val="008F2E32"/>
    <w:rsid w:val="008F5A34"/>
    <w:rsid w:val="0091083F"/>
    <w:rsid w:val="00921694"/>
    <w:rsid w:val="009347EE"/>
    <w:rsid w:val="009443D3"/>
    <w:rsid w:val="00963B33"/>
    <w:rsid w:val="00966931"/>
    <w:rsid w:val="00976C8D"/>
    <w:rsid w:val="009C17A1"/>
    <w:rsid w:val="009D6973"/>
    <w:rsid w:val="009E377E"/>
    <w:rsid w:val="009F614F"/>
    <w:rsid w:val="00A0726E"/>
    <w:rsid w:val="00A62AAC"/>
    <w:rsid w:val="00A70803"/>
    <w:rsid w:val="00A7691E"/>
    <w:rsid w:val="00AA6F06"/>
    <w:rsid w:val="00AD0346"/>
    <w:rsid w:val="00AD03C4"/>
    <w:rsid w:val="00AE62D6"/>
    <w:rsid w:val="00B00B5D"/>
    <w:rsid w:val="00B36C2A"/>
    <w:rsid w:val="00B56DD2"/>
    <w:rsid w:val="00B65EAB"/>
    <w:rsid w:val="00B97778"/>
    <w:rsid w:val="00BB7F4F"/>
    <w:rsid w:val="00BC45A5"/>
    <w:rsid w:val="00BF3F27"/>
    <w:rsid w:val="00C24873"/>
    <w:rsid w:val="00C24DDF"/>
    <w:rsid w:val="00C75700"/>
    <w:rsid w:val="00C81C33"/>
    <w:rsid w:val="00CA2FA2"/>
    <w:rsid w:val="00CD2B24"/>
    <w:rsid w:val="00D21158"/>
    <w:rsid w:val="00D2232F"/>
    <w:rsid w:val="00D529C6"/>
    <w:rsid w:val="00D52A97"/>
    <w:rsid w:val="00D6426D"/>
    <w:rsid w:val="00D82C23"/>
    <w:rsid w:val="00D96EBD"/>
    <w:rsid w:val="00DA36E8"/>
    <w:rsid w:val="00DB58C7"/>
    <w:rsid w:val="00DC6F20"/>
    <w:rsid w:val="00E01CC6"/>
    <w:rsid w:val="00E07403"/>
    <w:rsid w:val="00E25529"/>
    <w:rsid w:val="00E81614"/>
    <w:rsid w:val="00EA5690"/>
    <w:rsid w:val="00EE1D52"/>
    <w:rsid w:val="00EE3B86"/>
    <w:rsid w:val="00F24842"/>
    <w:rsid w:val="00F25050"/>
    <w:rsid w:val="00F25851"/>
    <w:rsid w:val="00F721EF"/>
    <w:rsid w:val="00F860BE"/>
    <w:rsid w:val="00F90384"/>
    <w:rsid w:val="00F96114"/>
    <w:rsid w:val="00FB35D7"/>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A38B63"/>
  <w15:chartTrackingRefBased/>
  <w15:docId w15:val="{8AF506A8-5915-4FEF-9F2C-FD031C8E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character" w:styleId="PlaceholderText">
    <w:name w:val="Placeholder Text"/>
    <w:basedOn w:val="DefaultParagraphFont"/>
    <w:uiPriority w:val="99"/>
    <w:semiHidden/>
    <w:rsid w:val="00EE1D52"/>
    <w:rPr>
      <w:color w:val="808080"/>
    </w:rPr>
  </w:style>
  <w:style w:type="character" w:customStyle="1" w:styleId="Style1">
    <w:name w:val="Style1"/>
    <w:basedOn w:val="DefaultParagraphFont"/>
    <w:uiPriority w:val="1"/>
    <w:rsid w:val="002A4FE8"/>
    <w:rPr>
      <w:rFonts w:ascii="Times New Roman" w:hAnsi="Times New Roman"/>
      <w:color w:val="FF0000"/>
      <w:sz w:val="24"/>
    </w:rPr>
  </w:style>
  <w:style w:type="character" w:customStyle="1" w:styleId="Style4">
    <w:name w:val="Style4"/>
    <w:basedOn w:val="DefaultParagraphFont"/>
    <w:uiPriority w:val="1"/>
    <w:rsid w:val="00D52A97"/>
    <w:rPr>
      <w:rFonts w:ascii="Times New Roman" w:hAnsi="Times New Roman"/>
      <w:color w:val="auto"/>
      <w:sz w:val="24"/>
    </w:rPr>
  </w:style>
  <w:style w:type="character" w:customStyle="1" w:styleId="Style3">
    <w:name w:val="Style3"/>
    <w:basedOn w:val="DefaultParagraphFont"/>
    <w:uiPriority w:val="1"/>
    <w:rsid w:val="008D0899"/>
    <w:rPr>
      <w:rFonts w:ascii="Times New Roman" w:hAnsi="Times New Roman"/>
      <w:i/>
      <w:color w:val="auto"/>
      <w:sz w:val="24"/>
    </w:rPr>
  </w:style>
  <w:style w:type="paragraph" w:styleId="FootnoteText">
    <w:name w:val="footnote text"/>
    <w:basedOn w:val="Normal"/>
    <w:link w:val="FootnoteTextChar"/>
    <w:uiPriority w:val="99"/>
    <w:semiHidden/>
    <w:unhideWhenUsed/>
    <w:rsid w:val="00B65EAB"/>
    <w:rPr>
      <w:sz w:val="20"/>
    </w:rPr>
  </w:style>
  <w:style w:type="character" w:customStyle="1" w:styleId="FootnoteTextChar">
    <w:name w:val="Footnote Text Char"/>
    <w:basedOn w:val="DefaultParagraphFont"/>
    <w:link w:val="FootnoteText"/>
    <w:uiPriority w:val="99"/>
    <w:semiHidden/>
    <w:rsid w:val="00B65EAB"/>
  </w:style>
  <w:style w:type="character" w:styleId="FootnoteReference">
    <w:name w:val="footnote reference"/>
    <w:basedOn w:val="DefaultParagraphFont"/>
    <w:uiPriority w:val="99"/>
    <w:semiHidden/>
    <w:unhideWhenUsed/>
    <w:rsid w:val="00B65EAB"/>
    <w:rPr>
      <w:vertAlign w:val="superscript"/>
    </w:rPr>
  </w:style>
  <w:style w:type="character" w:customStyle="1" w:styleId="Style6">
    <w:name w:val="Style6"/>
    <w:basedOn w:val="DefaultParagraphFont"/>
    <w:uiPriority w:val="1"/>
    <w:rsid w:val="0021649B"/>
    <w:rPr>
      <w:rFonts w:ascii="Times New Roman" w:hAnsi="Times New Roman"/>
      <w:color w:val="auto"/>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arris\AppData\Local\Microsoft\Windows\INetCache\Content.Outlook\GFVK45BB\CCN%20Final%20Rec%20Memo%20Draft%20-%20Infrastructure%20Division%20(revised%203-10-202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A7821B7ADA84C83BBB89DE079701FDE"/>
        <w:category>
          <w:name w:val="General"/>
          <w:gallery w:val="placeholder"/>
        </w:category>
        <w:types>
          <w:type w:val="bbPlcHdr"/>
        </w:types>
        <w:behaviors>
          <w:behavior w:val="content"/>
        </w:behaviors>
        <w:guid w:val="{8ABDF435-6C24-4BCF-8F78-0CEB26860163}"/>
      </w:docPartPr>
      <w:docPartBody>
        <w:p w:rsidR="00E17AE3" w:rsidRDefault="003F531B">
          <w:pPr>
            <w:pStyle w:val="2A7821B7ADA84C83BBB89DE079701FDE"/>
          </w:pPr>
          <w:r w:rsidRPr="00105A44">
            <w:rPr>
              <w:rFonts w:ascii="Garamond" w:hAnsi="Garamond"/>
              <w:color w:val="808080" w:themeColor="background1" w:themeShade="80"/>
            </w:rPr>
            <w:t>Mapping Staff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D61"/>
    <w:rsid w:val="002A5417"/>
    <w:rsid w:val="003F531B"/>
    <w:rsid w:val="00645EEF"/>
    <w:rsid w:val="00D60D61"/>
    <w:rsid w:val="00E17AE3"/>
    <w:rsid w:val="00FB54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60D61"/>
    <w:rPr>
      <w:color w:val="808080"/>
    </w:rPr>
  </w:style>
  <w:style w:type="paragraph" w:customStyle="1" w:styleId="2A7821B7ADA84C83BBB89DE079701FDE">
    <w:name w:val="2A7821B7ADA84C83BBB89DE079701F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Final Rec Memo Draft - Infrastructure Division (revised 3-10-2022)</Template>
  <TotalTime>6</TotalTime>
  <Pages>3</Pages>
  <Words>914</Words>
  <Characters>5211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Jenna Keller</cp:lastModifiedBy>
  <cp:revision>4</cp:revision>
  <cp:lastPrinted>2014-10-31T15:06:00Z</cp:lastPrinted>
  <dcterms:created xsi:type="dcterms:W3CDTF">2022-03-21T14:33:00Z</dcterms:created>
  <dcterms:modified xsi:type="dcterms:W3CDTF">2022-03-21T17:13:00Z</dcterms:modified>
</cp:coreProperties>
</file>